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4BA5A54F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akce:     </w:t>
      </w:r>
      <w:r w:rsidR="00BE5950">
        <w:rPr>
          <w:b/>
          <w:sz w:val="24"/>
          <w:szCs w:val="24"/>
        </w:rPr>
        <w:t xml:space="preserve">   </w:t>
      </w:r>
      <w:r w:rsidR="00C131F8" w:rsidRPr="005179A4">
        <w:rPr>
          <w:b/>
          <w:sz w:val="24"/>
          <w:szCs w:val="24"/>
        </w:rPr>
        <w:t>III/</w:t>
      </w:r>
      <w:r w:rsidR="00C131F8">
        <w:rPr>
          <w:b/>
          <w:sz w:val="24"/>
          <w:szCs w:val="24"/>
        </w:rPr>
        <w:t>6111 Jirny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16BDC094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541908">
        <w:rPr>
          <w:sz w:val="24"/>
          <w:szCs w:val="24"/>
        </w:rPr>
        <w:t>silnice III/6111 přivaděč na D11 Jirny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3FFAED68" w14:textId="77777777" w:rsidR="00377686" w:rsidRDefault="007748C9" w:rsidP="00377686">
      <w:pPr>
        <w:ind w:left="2124" w:hanging="2124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377686">
        <w:rPr>
          <w:sz w:val="24"/>
          <w:szCs w:val="24"/>
        </w:rPr>
        <w:t>km 0,000 – 0,625  (</w:t>
      </w:r>
      <w:proofErr w:type="spellStart"/>
      <w:r w:rsidR="00377686">
        <w:rPr>
          <w:sz w:val="24"/>
          <w:szCs w:val="24"/>
        </w:rPr>
        <w:t>CleveRA</w:t>
      </w:r>
      <w:proofErr w:type="spellEnd"/>
      <w:r w:rsidR="00377686">
        <w:rPr>
          <w:sz w:val="24"/>
          <w:szCs w:val="24"/>
        </w:rPr>
        <w:t xml:space="preserve"> verze sítě 2107</w:t>
      </w:r>
      <w:r w:rsidR="00377686" w:rsidRPr="00933C19">
        <w:rPr>
          <w:sz w:val="24"/>
          <w:szCs w:val="24"/>
        </w:rPr>
        <w:t>)</w:t>
      </w:r>
    </w:p>
    <w:p w14:paraId="187288EC" w14:textId="77777777" w:rsidR="00377686" w:rsidRPr="00933C19" w:rsidRDefault="00377686" w:rsidP="00377686">
      <w:pPr>
        <w:ind w:left="2124" w:hanging="1416"/>
        <w:rPr>
          <w:sz w:val="24"/>
          <w:szCs w:val="24"/>
        </w:rPr>
      </w:pPr>
      <w:r>
        <w:rPr>
          <w:sz w:val="24"/>
          <w:szCs w:val="24"/>
        </w:rPr>
        <w:t xml:space="preserve">      (mezi uzlovými </w:t>
      </w:r>
      <w:r w:rsidRPr="00331284">
        <w:rPr>
          <w:sz w:val="24"/>
          <w:szCs w:val="24"/>
        </w:rPr>
        <w:t>body</w:t>
      </w:r>
      <w:r>
        <w:rPr>
          <w:sz w:val="24"/>
          <w:szCs w:val="24"/>
        </w:rPr>
        <w:t xml:space="preserve"> 1313A106</w:t>
      </w:r>
      <w:r w:rsidRPr="00331284">
        <w:rPr>
          <w:sz w:val="24"/>
          <w:szCs w:val="24"/>
        </w:rPr>
        <w:t xml:space="preserve"> a 1</w:t>
      </w:r>
      <w:r>
        <w:rPr>
          <w:sz w:val="24"/>
          <w:szCs w:val="24"/>
        </w:rPr>
        <w:t>313</w:t>
      </w:r>
      <w:r w:rsidRPr="00331284">
        <w:rPr>
          <w:sz w:val="24"/>
          <w:szCs w:val="24"/>
        </w:rPr>
        <w:t>A</w:t>
      </w:r>
      <w:r>
        <w:rPr>
          <w:sz w:val="24"/>
          <w:szCs w:val="24"/>
        </w:rPr>
        <w:t>11006)</w:t>
      </w:r>
    </w:p>
    <w:p w14:paraId="7CFB8CEA" w14:textId="57EB2B9A" w:rsidR="00377686" w:rsidRPr="00933C19" w:rsidRDefault="00377686" w:rsidP="00377686">
      <w:pPr>
        <w:ind w:left="2124" w:hanging="2124"/>
        <w:rPr>
          <w:sz w:val="24"/>
          <w:szCs w:val="24"/>
        </w:rPr>
      </w:pPr>
      <w:r w:rsidRPr="00933C19">
        <w:rPr>
          <w:sz w:val="24"/>
          <w:szCs w:val="24"/>
        </w:rPr>
        <w:t xml:space="preserve">                  </w:t>
      </w:r>
      <w:r>
        <w:rPr>
          <w:sz w:val="24"/>
          <w:szCs w:val="24"/>
        </w:rPr>
        <w:t xml:space="preserve">délka úseku: délka úseku 0,625 km, </w:t>
      </w:r>
      <w:proofErr w:type="spellStart"/>
      <w:r w:rsidRPr="00933C19">
        <w:rPr>
          <w:sz w:val="24"/>
          <w:szCs w:val="24"/>
        </w:rPr>
        <w:t>prům</w:t>
      </w:r>
      <w:proofErr w:type="spellEnd"/>
      <w:r w:rsidRPr="00933C19">
        <w:rPr>
          <w:sz w:val="24"/>
          <w:szCs w:val="24"/>
        </w:rPr>
        <w:t>.</w:t>
      </w:r>
      <w:r>
        <w:rPr>
          <w:sz w:val="24"/>
          <w:szCs w:val="24"/>
        </w:rPr>
        <w:t xml:space="preserve"> šířka 14,50m, plocha 9062,5</w:t>
      </w:r>
      <w:r w:rsidRPr="00933C19">
        <w:rPr>
          <w:sz w:val="24"/>
          <w:szCs w:val="24"/>
        </w:rPr>
        <w:t xml:space="preserve"> m2 </w:t>
      </w:r>
    </w:p>
    <w:p w14:paraId="7EA0AA00" w14:textId="5959DC46" w:rsidR="00D82595" w:rsidRDefault="00D82595" w:rsidP="002237ED">
      <w:pPr>
        <w:ind w:left="2124" w:hanging="2124"/>
        <w:rPr>
          <w:sz w:val="24"/>
          <w:szCs w:val="24"/>
        </w:rPr>
      </w:pPr>
    </w:p>
    <w:p w14:paraId="3FF46784" w14:textId="74A6CDD0" w:rsidR="00471D0F" w:rsidRPr="007748C9" w:rsidRDefault="00471D0F" w:rsidP="00D82595">
      <w:pPr>
        <w:ind w:left="2124" w:hanging="2124"/>
        <w:rPr>
          <w:sz w:val="24"/>
          <w:szCs w:val="24"/>
        </w:rPr>
      </w:pPr>
    </w:p>
    <w:p w14:paraId="10936EFA" w14:textId="1E341B8E" w:rsidR="00ED1F7E" w:rsidRDefault="00ED1F7E" w:rsidP="00471D0F">
      <w:pPr>
        <w:ind w:left="2124" w:hanging="2124"/>
        <w:rPr>
          <w:sz w:val="24"/>
          <w:szCs w:val="24"/>
        </w:rPr>
      </w:pPr>
    </w:p>
    <w:p w14:paraId="51D35368" w14:textId="4CE7540F" w:rsidR="00B44198" w:rsidRPr="007748C9" w:rsidRDefault="00985BA8" w:rsidP="00ED1F7E">
      <w:pPr>
        <w:ind w:left="2124" w:hanging="2124"/>
        <w:rPr>
          <w:sz w:val="24"/>
          <w:szCs w:val="24"/>
        </w:rPr>
      </w:pPr>
      <w:r>
        <w:rPr>
          <w:noProof/>
        </w:rPr>
        <w:drawing>
          <wp:inline distT="0" distB="0" distL="0" distR="0" wp14:anchorId="6190AC6C" wp14:editId="2D871FC7">
            <wp:extent cx="6120765" cy="3686810"/>
            <wp:effectExtent l="0" t="0" r="0" b="8890"/>
            <wp:docPr id="1558650165" name="Obrázek 3" descr="Obsah obrázku řada/pruh, snímek obrazovky,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650165" name="Obrázek 3" descr="Obsah obrázku řada/pruh, snímek obrazovky, text, map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368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95877" w14:textId="4E478E3E" w:rsidR="00841AD1" w:rsidRPr="00841AD1" w:rsidRDefault="00841AD1" w:rsidP="00BB02FE">
      <w:pPr>
        <w:ind w:left="2124" w:hanging="2124"/>
        <w:rPr>
          <w:sz w:val="32"/>
          <w:szCs w:val="32"/>
        </w:rPr>
      </w:pPr>
    </w:p>
    <w:p w14:paraId="1905F9AC" w14:textId="2C839563" w:rsidR="007367A5" w:rsidRPr="00C514EF" w:rsidRDefault="007367A5" w:rsidP="00841AD1">
      <w:pPr>
        <w:ind w:left="2124" w:hanging="2124"/>
        <w:rPr>
          <w:bCs/>
          <w:sz w:val="24"/>
          <w:szCs w:val="24"/>
        </w:rPr>
      </w:pPr>
    </w:p>
    <w:p w14:paraId="5FD5F3DC" w14:textId="608015EA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060F44E0" w14:textId="145CC918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Popis současného stavu:</w:t>
      </w:r>
    </w:p>
    <w:p w14:paraId="44146C3F" w14:textId="1E1DD4E8" w:rsidR="00E56DF6" w:rsidRDefault="00E56DF6" w:rsidP="00E56DF6">
      <w:pPr>
        <w:jc w:val="both"/>
        <w:rPr>
          <w:sz w:val="24"/>
          <w:szCs w:val="24"/>
        </w:rPr>
      </w:pPr>
      <w:r w:rsidRPr="00876D85">
        <w:rPr>
          <w:sz w:val="24"/>
          <w:szCs w:val="24"/>
        </w:rPr>
        <w:t>Jedná se o komunikaci III. Třídy</w:t>
      </w:r>
      <w:r>
        <w:rPr>
          <w:sz w:val="24"/>
          <w:szCs w:val="24"/>
        </w:rPr>
        <w:t xml:space="preserve"> v extravilánu v </w:t>
      </w:r>
      <w:proofErr w:type="spellStart"/>
      <w:r>
        <w:rPr>
          <w:sz w:val="24"/>
          <w:szCs w:val="24"/>
        </w:rPr>
        <w:t>k.ú</w:t>
      </w:r>
      <w:proofErr w:type="spellEnd"/>
      <w:r>
        <w:rPr>
          <w:sz w:val="24"/>
          <w:szCs w:val="24"/>
        </w:rPr>
        <w:t xml:space="preserve">.  Jirny </w:t>
      </w:r>
      <w:proofErr w:type="spellStart"/>
      <w:r>
        <w:rPr>
          <w:sz w:val="24"/>
          <w:szCs w:val="24"/>
        </w:rPr>
        <w:t>sil.č</w:t>
      </w:r>
      <w:proofErr w:type="spellEnd"/>
      <w:r>
        <w:rPr>
          <w:sz w:val="24"/>
          <w:szCs w:val="24"/>
        </w:rPr>
        <w:t>. III/6111 přivaděč na D11</w:t>
      </w:r>
      <w:r w:rsidR="00D17659">
        <w:rPr>
          <w:sz w:val="24"/>
          <w:szCs w:val="24"/>
        </w:rPr>
        <w:t xml:space="preserve"> </w:t>
      </w:r>
      <w:r>
        <w:rPr>
          <w:sz w:val="24"/>
          <w:szCs w:val="24"/>
        </w:rPr>
        <w:t>od II/611. Úsek je dlouhý 625 m,</w:t>
      </w:r>
      <w:r w:rsidRPr="00876D85">
        <w:rPr>
          <w:sz w:val="24"/>
          <w:szCs w:val="24"/>
        </w:rPr>
        <w:t xml:space="preserve"> je v nevyhovujícím stavu, přičemž v současné dob</w:t>
      </w:r>
      <w:r>
        <w:rPr>
          <w:sz w:val="24"/>
          <w:szCs w:val="24"/>
        </w:rPr>
        <w:t>ě převádí silnou jak osobní, autobusovou, zemědělskou i nákladní dopravu</w:t>
      </w:r>
      <w:r w:rsidRPr="00876D85">
        <w:rPr>
          <w:sz w:val="24"/>
          <w:szCs w:val="24"/>
        </w:rPr>
        <w:t xml:space="preserve">. </w:t>
      </w:r>
      <w:r>
        <w:rPr>
          <w:sz w:val="24"/>
          <w:szCs w:val="24"/>
        </w:rPr>
        <w:t xml:space="preserve">Vozovka vykazuje poruchy typické pro staré vyžilé vozovky tj.  </w:t>
      </w:r>
      <w:r w:rsidRPr="00876D85">
        <w:rPr>
          <w:sz w:val="24"/>
          <w:szCs w:val="24"/>
        </w:rPr>
        <w:t xml:space="preserve">. síťový rozpad, ztráta makro a </w:t>
      </w:r>
      <w:proofErr w:type="spellStart"/>
      <w:r w:rsidRPr="00876D85">
        <w:rPr>
          <w:sz w:val="24"/>
          <w:szCs w:val="24"/>
        </w:rPr>
        <w:t>mikrotextury</w:t>
      </w:r>
      <w:proofErr w:type="spellEnd"/>
      <w:r w:rsidRPr="00876D85">
        <w:rPr>
          <w:sz w:val="24"/>
          <w:szCs w:val="24"/>
        </w:rPr>
        <w:t>, výtluky, odlámané kraje apod.</w:t>
      </w:r>
      <w:r>
        <w:rPr>
          <w:sz w:val="24"/>
          <w:szCs w:val="24"/>
        </w:rPr>
        <w:t xml:space="preserve"> Jedná se o silnici III. Třídy s velmi velkou  intenzitou nákladní  dopravy. Oprava přispěje ke zvýšení plynulosti a bezpečnosti silničního provozu a snížení investic do údržby.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4DC9B047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1EC2964E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9D53B8">
        <w:rPr>
          <w:sz w:val="24"/>
          <w:szCs w:val="24"/>
        </w:rPr>
        <w:t>III/</w:t>
      </w:r>
      <w:r w:rsidR="00290FF8">
        <w:rPr>
          <w:sz w:val="24"/>
          <w:szCs w:val="24"/>
        </w:rPr>
        <w:t>6111.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46763ED" w14:textId="7109A7B1" w:rsidR="000C2AD8" w:rsidRDefault="00D46472" w:rsidP="00D840D9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úseku. </w:t>
      </w:r>
      <w:r w:rsidR="00D840D9">
        <w:rPr>
          <w:sz w:val="24"/>
          <w:szCs w:val="24"/>
        </w:rPr>
        <w:t xml:space="preserve">Bude provedeno </w:t>
      </w:r>
      <w:r w:rsidR="00D840D9" w:rsidRPr="005C2902">
        <w:rPr>
          <w:sz w:val="24"/>
          <w:szCs w:val="24"/>
        </w:rPr>
        <w:t xml:space="preserve">frézování </w:t>
      </w:r>
      <w:proofErr w:type="gramStart"/>
      <w:r w:rsidR="00611C24">
        <w:rPr>
          <w:sz w:val="24"/>
          <w:szCs w:val="24"/>
        </w:rPr>
        <w:t>95</w:t>
      </w:r>
      <w:r w:rsidR="006645EA">
        <w:rPr>
          <w:sz w:val="24"/>
          <w:szCs w:val="24"/>
        </w:rPr>
        <w:t>mm</w:t>
      </w:r>
      <w:proofErr w:type="gramEnd"/>
      <w:r w:rsidR="006645EA">
        <w:rPr>
          <w:sz w:val="24"/>
          <w:szCs w:val="24"/>
        </w:rPr>
        <w:t xml:space="preserve"> v celém </w:t>
      </w:r>
      <w:r w:rsidR="00D840D9">
        <w:rPr>
          <w:sz w:val="24"/>
          <w:szCs w:val="24"/>
        </w:rPr>
        <w:t>úseku. V</w:t>
      </w:r>
      <w:r w:rsidR="00D840D9" w:rsidRPr="00B14D7E">
        <w:rPr>
          <w:sz w:val="24"/>
          <w:szCs w:val="24"/>
        </w:rPr>
        <w:t>yrovnávka asfaltovým betonem pro ložní vrstvy</w:t>
      </w:r>
      <w:r w:rsidR="00376875">
        <w:rPr>
          <w:sz w:val="24"/>
          <w:szCs w:val="24"/>
        </w:rPr>
        <w:t xml:space="preserve"> modi</w:t>
      </w:r>
      <w:r w:rsidR="00B67A8E">
        <w:rPr>
          <w:sz w:val="24"/>
          <w:szCs w:val="24"/>
        </w:rPr>
        <w:t>fikovaný</w:t>
      </w:r>
      <w:r w:rsidR="00D840D9" w:rsidRPr="00B14D7E">
        <w:rPr>
          <w:sz w:val="24"/>
          <w:szCs w:val="24"/>
        </w:rPr>
        <w:t xml:space="preserve"> ACL 16+, </w:t>
      </w:r>
      <w:proofErr w:type="gramStart"/>
      <w:r w:rsidR="00D840D9" w:rsidRPr="00B14D7E">
        <w:rPr>
          <w:sz w:val="24"/>
          <w:szCs w:val="24"/>
        </w:rPr>
        <w:t>16S</w:t>
      </w:r>
      <w:proofErr w:type="gramEnd"/>
      <w:r w:rsidR="00D840D9">
        <w:rPr>
          <w:sz w:val="24"/>
          <w:szCs w:val="24"/>
        </w:rPr>
        <w:t xml:space="preserve"> </w:t>
      </w:r>
      <w:r w:rsidR="00D840D9" w:rsidRPr="00B14D7E">
        <w:rPr>
          <w:sz w:val="24"/>
          <w:szCs w:val="24"/>
        </w:rPr>
        <w:t xml:space="preserve">a asfaltový beton pro obrusné vrstvy </w:t>
      </w:r>
      <w:bookmarkStart w:id="0" w:name="_Hlk192484612"/>
      <w:r w:rsidR="00B67A8E">
        <w:rPr>
          <w:sz w:val="24"/>
          <w:szCs w:val="24"/>
        </w:rPr>
        <w:t xml:space="preserve">modifikovaný </w:t>
      </w:r>
      <w:r w:rsidR="00D840D9" w:rsidRPr="00B14D7E">
        <w:rPr>
          <w:sz w:val="24"/>
          <w:szCs w:val="24"/>
        </w:rPr>
        <w:t xml:space="preserve">ACO 11+, </w:t>
      </w:r>
      <w:proofErr w:type="spellStart"/>
      <w:r w:rsidR="00D840D9" w:rsidRPr="00B14D7E">
        <w:rPr>
          <w:sz w:val="24"/>
          <w:szCs w:val="24"/>
        </w:rPr>
        <w:t>tl</w:t>
      </w:r>
      <w:proofErr w:type="spellEnd"/>
      <w:r w:rsidR="00D840D9" w:rsidRPr="00B14D7E">
        <w:rPr>
          <w:sz w:val="24"/>
          <w:szCs w:val="24"/>
        </w:rPr>
        <w:t xml:space="preserve">. </w:t>
      </w:r>
      <w:r w:rsidR="00B67A8E">
        <w:rPr>
          <w:sz w:val="24"/>
          <w:szCs w:val="24"/>
        </w:rPr>
        <w:t>45</w:t>
      </w:r>
      <w:r w:rsidR="00D840D9" w:rsidRPr="00B14D7E">
        <w:rPr>
          <w:sz w:val="24"/>
          <w:szCs w:val="24"/>
        </w:rPr>
        <w:t>mm</w:t>
      </w:r>
      <w:bookmarkEnd w:id="0"/>
      <w:r w:rsidR="00D840D9">
        <w:rPr>
          <w:sz w:val="24"/>
          <w:szCs w:val="24"/>
        </w:rPr>
        <w:t xml:space="preserve">, včetně spojovacích postřiků a </w:t>
      </w:r>
      <w:r w:rsidR="00D840D9" w:rsidRPr="00554EA5">
        <w:rPr>
          <w:sz w:val="24"/>
          <w:szCs w:val="24"/>
        </w:rPr>
        <w:t>ošetření spár v místě napojení obrusných vrstev</w:t>
      </w:r>
      <w:r w:rsidR="00D840D9">
        <w:rPr>
          <w:sz w:val="24"/>
          <w:szCs w:val="24"/>
        </w:rPr>
        <w:t xml:space="preserve">. </w:t>
      </w:r>
      <w:r w:rsidR="00D840D9" w:rsidRPr="0095739F">
        <w:rPr>
          <w:sz w:val="24"/>
          <w:szCs w:val="24"/>
        </w:rPr>
        <w:t xml:space="preserve">Součástí stavebních prací je </w:t>
      </w:r>
      <w:r w:rsidR="00D840D9" w:rsidRPr="00554EA5">
        <w:rPr>
          <w:sz w:val="24"/>
          <w:szCs w:val="24"/>
        </w:rPr>
        <w:t xml:space="preserve">sejmutí navýšených krajnic </w:t>
      </w:r>
      <w:r w:rsidR="0077116E" w:rsidRPr="00554EA5">
        <w:rPr>
          <w:sz w:val="24"/>
          <w:szCs w:val="24"/>
        </w:rPr>
        <w:t>s odvoz</w:t>
      </w:r>
      <w:r w:rsidR="0077116E">
        <w:rPr>
          <w:sz w:val="24"/>
          <w:szCs w:val="24"/>
        </w:rPr>
        <w:t>em</w:t>
      </w:r>
      <w:r w:rsidR="0077116E" w:rsidRPr="00554EA5">
        <w:rPr>
          <w:sz w:val="24"/>
          <w:szCs w:val="24"/>
        </w:rPr>
        <w:t xml:space="preserve"> </w:t>
      </w:r>
      <w:r w:rsidR="00D840D9" w:rsidRPr="00554EA5">
        <w:rPr>
          <w:sz w:val="24"/>
          <w:szCs w:val="24"/>
        </w:rPr>
        <w:t>a jejich zpevnění R-materiálem</w:t>
      </w:r>
      <w:r w:rsidR="00D840D9">
        <w:rPr>
          <w:sz w:val="24"/>
          <w:szCs w:val="24"/>
        </w:rPr>
        <w:t>,</w:t>
      </w:r>
      <w:r w:rsidR="0077116E">
        <w:rPr>
          <w:sz w:val="24"/>
          <w:szCs w:val="24"/>
        </w:rPr>
        <w:t xml:space="preserve"> osazení </w:t>
      </w:r>
      <w:r w:rsidR="00807BCF">
        <w:rPr>
          <w:sz w:val="24"/>
          <w:szCs w:val="24"/>
        </w:rPr>
        <w:t>nových směrových sloupků a</w:t>
      </w:r>
      <w:r w:rsidR="00D840D9" w:rsidRPr="00554EA5">
        <w:rPr>
          <w:sz w:val="24"/>
          <w:szCs w:val="24"/>
        </w:rPr>
        <w:t xml:space="preserve"> obnova VDZ barva</w:t>
      </w:r>
      <w:r w:rsidR="008A2F31">
        <w:rPr>
          <w:sz w:val="24"/>
          <w:szCs w:val="24"/>
        </w:rPr>
        <w:t>/plast</w:t>
      </w:r>
      <w:r w:rsidR="00807BCF">
        <w:rPr>
          <w:sz w:val="24"/>
          <w:szCs w:val="24"/>
        </w:rPr>
        <w:t xml:space="preserve"> (</w:t>
      </w:r>
      <w:r w:rsidR="00612096">
        <w:rPr>
          <w:sz w:val="24"/>
          <w:szCs w:val="24"/>
        </w:rPr>
        <w:t>25</w:t>
      </w:r>
      <w:r w:rsidR="00997BA6">
        <w:rPr>
          <w:sz w:val="24"/>
          <w:szCs w:val="24"/>
        </w:rPr>
        <w:t xml:space="preserve"> </w:t>
      </w:r>
      <w:r w:rsidR="00612096">
        <w:rPr>
          <w:sz w:val="24"/>
          <w:szCs w:val="24"/>
        </w:rPr>
        <w:t xml:space="preserve">cm vodící </w:t>
      </w:r>
      <w:r w:rsidR="00612096" w:rsidRPr="000C2AD8">
        <w:rPr>
          <w:sz w:val="24"/>
          <w:szCs w:val="24"/>
        </w:rPr>
        <w:t>čára a 12,5 cm středová čára</w:t>
      </w:r>
      <w:r w:rsidR="008C2E03" w:rsidRPr="000C2AD8">
        <w:rPr>
          <w:sz w:val="24"/>
          <w:szCs w:val="24"/>
        </w:rPr>
        <w:t xml:space="preserve"> + znaky)</w:t>
      </w:r>
      <w:r w:rsidR="00D840D9" w:rsidRPr="000C2AD8">
        <w:rPr>
          <w:sz w:val="24"/>
          <w:szCs w:val="24"/>
        </w:rPr>
        <w:t>.</w:t>
      </w:r>
      <w:r w:rsidR="00E67BE4" w:rsidRPr="000C2AD8">
        <w:rPr>
          <w:sz w:val="24"/>
          <w:szCs w:val="24"/>
        </w:rPr>
        <w:t xml:space="preserve"> </w:t>
      </w:r>
    </w:p>
    <w:p w14:paraId="4FA6D071" w14:textId="6E8E7D8D" w:rsidR="00D840D9" w:rsidRDefault="00E67BE4" w:rsidP="00D840D9">
      <w:pPr>
        <w:jc w:val="both"/>
        <w:rPr>
          <w:sz w:val="24"/>
          <w:szCs w:val="24"/>
        </w:rPr>
      </w:pPr>
      <w:r w:rsidRPr="000C2AD8">
        <w:rPr>
          <w:sz w:val="24"/>
          <w:szCs w:val="24"/>
        </w:rPr>
        <w:t>Na mostě</w:t>
      </w:r>
      <w:r w:rsidRPr="000C2AD8">
        <w:rPr>
          <w:noProof/>
          <w:sz w:val="24"/>
          <w:szCs w:val="24"/>
        </w:rPr>
        <w:t xml:space="preserve"> č. 6111-1 odfrézovat </w:t>
      </w:r>
      <w:r w:rsidR="00D66AAE">
        <w:rPr>
          <w:noProof/>
          <w:sz w:val="24"/>
          <w:szCs w:val="24"/>
        </w:rPr>
        <w:t>45</w:t>
      </w:r>
      <w:r w:rsidRPr="000C2AD8">
        <w:rPr>
          <w:noProof/>
          <w:sz w:val="24"/>
          <w:szCs w:val="24"/>
        </w:rPr>
        <w:t xml:space="preserve"> </w:t>
      </w:r>
      <w:r w:rsidR="00665F69">
        <w:rPr>
          <w:noProof/>
          <w:sz w:val="24"/>
          <w:szCs w:val="24"/>
        </w:rPr>
        <w:t>m</w:t>
      </w:r>
      <w:r w:rsidRPr="000C2AD8">
        <w:rPr>
          <w:noProof/>
          <w:sz w:val="24"/>
          <w:szCs w:val="24"/>
        </w:rPr>
        <w:t>m ( délka 65bm šíře 13,2bm, plocha 858m2)</w:t>
      </w:r>
      <w:r w:rsidR="00156764" w:rsidRPr="000C2AD8">
        <w:rPr>
          <w:noProof/>
          <w:sz w:val="24"/>
          <w:szCs w:val="24"/>
        </w:rPr>
        <w:t xml:space="preserve"> </w:t>
      </w:r>
      <w:r w:rsidRPr="000C2AD8">
        <w:rPr>
          <w:noProof/>
          <w:sz w:val="24"/>
          <w:szCs w:val="24"/>
        </w:rPr>
        <w:t>a po po</w:t>
      </w:r>
      <w:r w:rsidR="00156764" w:rsidRPr="000C2AD8">
        <w:rPr>
          <w:noProof/>
          <w:sz w:val="24"/>
          <w:szCs w:val="24"/>
        </w:rPr>
        <w:t>kládce</w:t>
      </w:r>
      <w:r w:rsidRPr="000C2AD8">
        <w:rPr>
          <w:noProof/>
          <w:sz w:val="24"/>
          <w:szCs w:val="24"/>
        </w:rPr>
        <w:t xml:space="preserve"> </w:t>
      </w:r>
      <w:r w:rsidR="00665F69">
        <w:rPr>
          <w:sz w:val="24"/>
          <w:szCs w:val="24"/>
        </w:rPr>
        <w:t xml:space="preserve">modifikovaný </w:t>
      </w:r>
      <w:r w:rsidR="00665F69" w:rsidRPr="00B14D7E">
        <w:rPr>
          <w:sz w:val="24"/>
          <w:szCs w:val="24"/>
        </w:rPr>
        <w:t xml:space="preserve">ACO 11+, </w:t>
      </w:r>
      <w:proofErr w:type="spellStart"/>
      <w:r w:rsidR="00665F69" w:rsidRPr="00B14D7E">
        <w:rPr>
          <w:sz w:val="24"/>
          <w:szCs w:val="24"/>
        </w:rPr>
        <w:t>tl</w:t>
      </w:r>
      <w:proofErr w:type="spellEnd"/>
      <w:r w:rsidR="00665F69" w:rsidRPr="00B14D7E">
        <w:rPr>
          <w:sz w:val="24"/>
          <w:szCs w:val="24"/>
        </w:rPr>
        <w:t xml:space="preserve">. </w:t>
      </w:r>
      <w:proofErr w:type="gramStart"/>
      <w:r w:rsidR="00665F69">
        <w:rPr>
          <w:sz w:val="24"/>
          <w:szCs w:val="24"/>
        </w:rPr>
        <w:t>45</w:t>
      </w:r>
      <w:r w:rsidR="00665F69" w:rsidRPr="00B14D7E">
        <w:rPr>
          <w:sz w:val="24"/>
          <w:szCs w:val="24"/>
        </w:rPr>
        <w:t>mm</w:t>
      </w:r>
      <w:proofErr w:type="gramEnd"/>
      <w:r w:rsidRPr="000C2AD8">
        <w:rPr>
          <w:noProof/>
          <w:sz w:val="24"/>
          <w:szCs w:val="24"/>
        </w:rPr>
        <w:t xml:space="preserve"> provést prořezy po obou stranách římsy a podél mostních závěrů a zalít asf. pružnou zálivkou</w:t>
      </w:r>
      <w:r w:rsidR="000C2AD8" w:rsidRPr="000C2AD8">
        <w:rPr>
          <w:noProof/>
          <w:sz w:val="24"/>
          <w:szCs w:val="24"/>
        </w:rPr>
        <w:t>.</w:t>
      </w:r>
    </w:p>
    <w:p w14:paraId="4D976C12" w14:textId="1F79297E" w:rsidR="00D840D9" w:rsidRDefault="00D840D9" w:rsidP="00D840D9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</w:t>
      </w:r>
      <w:r w:rsidRPr="00557487">
        <w:rPr>
          <w:sz w:val="24"/>
          <w:szCs w:val="24"/>
        </w:rPr>
        <w:t>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65AE11CE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proofErr w:type="gramStart"/>
      <w:r w:rsidR="00710487" w:rsidRPr="00922FE0">
        <w:rPr>
          <w:sz w:val="24"/>
          <w:szCs w:val="24"/>
        </w:rPr>
        <w:t>202</w:t>
      </w:r>
      <w:r w:rsidR="00711ECB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</w:t>
      </w:r>
      <w:r w:rsidR="00613C9B">
        <w:rPr>
          <w:sz w:val="24"/>
          <w:szCs w:val="24"/>
        </w:rPr>
        <w:t xml:space="preserve"> </w:t>
      </w:r>
      <w:r w:rsidR="004236CF">
        <w:rPr>
          <w:sz w:val="24"/>
          <w:szCs w:val="24"/>
        </w:rPr>
        <w:t>6</w:t>
      </w:r>
      <w:r w:rsidR="00613C9B">
        <w:rPr>
          <w:sz w:val="24"/>
          <w:szCs w:val="24"/>
        </w:rPr>
        <w:t xml:space="preserve"> týdn</w:t>
      </w:r>
      <w:r w:rsidR="004236CF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4AF350E1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financování:  </w:t>
      </w:r>
      <w:r w:rsidR="006956F3">
        <w:rPr>
          <w:sz w:val="24"/>
          <w:szCs w:val="24"/>
        </w:rPr>
        <w:t>Škody po zimě 2025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>stavebních prací, po předání řádně vedených dokladů (stavební deník, zkoušky, atesty,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3CF320F1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783C3E35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2E4DEF60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3D13C218" w14:textId="77777777" w:rsidR="00BE304F" w:rsidRDefault="00BE304F" w:rsidP="00843EBA">
      <w:pPr>
        <w:jc w:val="both"/>
        <w:rPr>
          <w:b/>
          <w:sz w:val="24"/>
          <w:szCs w:val="24"/>
        </w:rPr>
      </w:pPr>
    </w:p>
    <w:p w14:paraId="7F11BD05" w14:textId="77777777" w:rsidR="00811C5C" w:rsidRDefault="00811C5C" w:rsidP="00843EBA">
      <w:pPr>
        <w:jc w:val="both"/>
        <w:rPr>
          <w:b/>
          <w:sz w:val="24"/>
          <w:szCs w:val="24"/>
        </w:rPr>
      </w:pPr>
    </w:p>
    <w:p w14:paraId="57A151FB" w14:textId="77777777" w:rsidR="00811C5C" w:rsidRDefault="00811C5C" w:rsidP="00843EBA">
      <w:pPr>
        <w:jc w:val="both"/>
        <w:rPr>
          <w:b/>
          <w:sz w:val="24"/>
          <w:szCs w:val="24"/>
        </w:rPr>
      </w:pPr>
    </w:p>
    <w:p w14:paraId="4F2F2F9A" w14:textId="77777777" w:rsidR="00811C5C" w:rsidRDefault="00811C5C" w:rsidP="00843EBA">
      <w:pPr>
        <w:jc w:val="both"/>
        <w:rPr>
          <w:b/>
          <w:sz w:val="24"/>
          <w:szCs w:val="24"/>
        </w:rPr>
      </w:pPr>
    </w:p>
    <w:p w14:paraId="5FBD49D6" w14:textId="77777777" w:rsidR="00811C5C" w:rsidRDefault="00811C5C" w:rsidP="00843EBA">
      <w:pPr>
        <w:jc w:val="both"/>
        <w:rPr>
          <w:b/>
          <w:sz w:val="24"/>
          <w:szCs w:val="24"/>
        </w:rPr>
      </w:pPr>
    </w:p>
    <w:p w14:paraId="088BE247" w14:textId="77777777" w:rsidR="00811C5C" w:rsidRDefault="00811C5C" w:rsidP="00843EBA">
      <w:pPr>
        <w:jc w:val="both"/>
        <w:rPr>
          <w:b/>
          <w:sz w:val="24"/>
          <w:szCs w:val="24"/>
        </w:rPr>
      </w:pPr>
    </w:p>
    <w:p w14:paraId="1AE3D8EE" w14:textId="7BC67BE4" w:rsidR="001936C2" w:rsidRDefault="007748C9" w:rsidP="00843EBA">
      <w:pPr>
        <w:jc w:val="both"/>
        <w:rPr>
          <w:rFonts w:ascii="Arial" w:hAnsi="Arial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102B3E43" w:rsidR="00280173" w:rsidRDefault="00811C5C" w:rsidP="00843EBA">
      <w:pPr>
        <w:jc w:val="both"/>
        <w:rPr>
          <w:rFonts w:ascii="Arial" w:hAnsi="Arial"/>
        </w:rPr>
      </w:pPr>
      <w:r>
        <w:rPr>
          <w:rFonts w:ascii="Arial" w:hAnsi="Arial"/>
          <w:noProof/>
        </w:rPr>
        <w:drawing>
          <wp:inline distT="0" distB="0" distL="0" distR="0" wp14:anchorId="371C51C1" wp14:editId="3E95B41B">
            <wp:extent cx="5901690" cy="6407150"/>
            <wp:effectExtent l="0" t="0" r="3810" b="0"/>
            <wp:docPr id="134801394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1690" cy="6407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C06E0D" w14:textId="3875D611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2741B176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lastRenderedPageBreak/>
        <w:br w:type="textWrapping" w:clear="all"/>
      </w:r>
      <w:r w:rsidR="007E650B" w:rsidRPr="000728F2">
        <w:rPr>
          <w:b/>
          <w:noProof/>
          <w:sz w:val="24"/>
          <w:szCs w:val="24"/>
        </w:rPr>
        <w:drawing>
          <wp:inline distT="0" distB="0" distL="0" distR="0" wp14:anchorId="1E41C261" wp14:editId="5BCAB3CA">
            <wp:extent cx="5139055" cy="5789717"/>
            <wp:effectExtent l="0" t="1270" r="3175" b="3175"/>
            <wp:docPr id="1919297835" name="Obrázek 3" descr="Obsah obrázku venku, silnice, mlha, ul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297835" name="Obrázek 3" descr="Obsah obrázku venku, silnice, mlha, ul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160028" cy="5813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C39F9" w14:textId="2D1C51B8" w:rsidR="00770E90" w:rsidRDefault="00770E90" w:rsidP="007748C9">
      <w:pPr>
        <w:jc w:val="both"/>
        <w:rPr>
          <w:b/>
          <w:sz w:val="24"/>
          <w:szCs w:val="24"/>
        </w:rPr>
      </w:pP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4335E26B" w14:textId="4BD6F4EC" w:rsidR="001B7479" w:rsidRPr="001D3C1D" w:rsidRDefault="001B7479" w:rsidP="001B7479">
      <w:pPr>
        <w:jc w:val="both"/>
        <w:rPr>
          <w:sz w:val="24"/>
          <w:szCs w:val="24"/>
        </w:rPr>
      </w:pPr>
      <w:r>
        <w:rPr>
          <w:sz w:val="24"/>
          <w:szCs w:val="24"/>
        </w:rPr>
        <w:t>Bc.</w:t>
      </w:r>
      <w:r w:rsidR="007D0CF5">
        <w:rPr>
          <w:sz w:val="24"/>
          <w:szCs w:val="24"/>
        </w:rPr>
        <w:t xml:space="preserve"> </w:t>
      </w:r>
      <w:r>
        <w:rPr>
          <w:sz w:val="24"/>
          <w:szCs w:val="24"/>
        </w:rPr>
        <w:t>Tomáš Karásek</w:t>
      </w:r>
      <w:r w:rsidRPr="001D3C1D">
        <w:rPr>
          <w:sz w:val="24"/>
          <w:szCs w:val="24"/>
        </w:rPr>
        <w:t>, provozní cestmistr, tel: 736</w:t>
      </w:r>
      <w:r>
        <w:rPr>
          <w:sz w:val="24"/>
          <w:szCs w:val="24"/>
        </w:rPr>
        <w:t> 623 707</w:t>
      </w:r>
      <w:r w:rsidRPr="001D3C1D">
        <w:rPr>
          <w:sz w:val="24"/>
          <w:szCs w:val="24"/>
        </w:rPr>
        <w:t xml:space="preserve">, email: </w:t>
      </w:r>
      <w:hyperlink r:id="rId11" w:history="1">
        <w:r w:rsidRPr="0018047F">
          <w:rPr>
            <w:rStyle w:val="Hypertextovodkaz"/>
            <w:sz w:val="24"/>
            <w:szCs w:val="24"/>
          </w:rPr>
          <w:t>tomas.karasek@ksus.cz</w:t>
        </w:r>
      </w:hyperlink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3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4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3AFEB7B0" w14:textId="77777777" w:rsidR="003A295A" w:rsidRDefault="003A295A" w:rsidP="007748C9">
      <w:pPr>
        <w:jc w:val="both"/>
        <w:rPr>
          <w:sz w:val="24"/>
          <w:szCs w:val="24"/>
        </w:rPr>
      </w:pPr>
    </w:p>
    <w:p w14:paraId="4B2D7E0D" w14:textId="10EBA3FC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5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627C2A" w14:textId="77777777" w:rsidR="006217CB" w:rsidRDefault="006217CB">
      <w:r>
        <w:separator/>
      </w:r>
    </w:p>
  </w:endnote>
  <w:endnote w:type="continuationSeparator" w:id="0">
    <w:p w14:paraId="4348D5F0" w14:textId="77777777" w:rsidR="006217CB" w:rsidRDefault="006217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7D5775" w14:textId="77777777" w:rsidR="006217CB" w:rsidRDefault="006217CB">
      <w:r>
        <w:separator/>
      </w:r>
    </w:p>
  </w:footnote>
  <w:footnote w:type="continuationSeparator" w:id="0">
    <w:p w14:paraId="52C0A332" w14:textId="77777777" w:rsidR="006217CB" w:rsidRDefault="006217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803726744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 PRAHA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7C8"/>
    <w:rsid w:val="00004CEF"/>
    <w:rsid w:val="00006278"/>
    <w:rsid w:val="00011234"/>
    <w:rsid w:val="000141E2"/>
    <w:rsid w:val="00014593"/>
    <w:rsid w:val="00015B51"/>
    <w:rsid w:val="00017EC9"/>
    <w:rsid w:val="000215DE"/>
    <w:rsid w:val="00021B06"/>
    <w:rsid w:val="00033108"/>
    <w:rsid w:val="0003373B"/>
    <w:rsid w:val="000358D7"/>
    <w:rsid w:val="00037A8C"/>
    <w:rsid w:val="00041252"/>
    <w:rsid w:val="00046972"/>
    <w:rsid w:val="000479F9"/>
    <w:rsid w:val="00047C11"/>
    <w:rsid w:val="000563F2"/>
    <w:rsid w:val="00057546"/>
    <w:rsid w:val="0006137F"/>
    <w:rsid w:val="00070F17"/>
    <w:rsid w:val="000746BE"/>
    <w:rsid w:val="00076C74"/>
    <w:rsid w:val="00084453"/>
    <w:rsid w:val="00085839"/>
    <w:rsid w:val="000873FF"/>
    <w:rsid w:val="000877D1"/>
    <w:rsid w:val="00087E60"/>
    <w:rsid w:val="00090381"/>
    <w:rsid w:val="000A1B05"/>
    <w:rsid w:val="000A2890"/>
    <w:rsid w:val="000B1342"/>
    <w:rsid w:val="000B33BD"/>
    <w:rsid w:val="000B4544"/>
    <w:rsid w:val="000B62DF"/>
    <w:rsid w:val="000C14FD"/>
    <w:rsid w:val="000C2AD8"/>
    <w:rsid w:val="000C3CEB"/>
    <w:rsid w:val="000D4ABC"/>
    <w:rsid w:val="000D4FD2"/>
    <w:rsid w:val="000E7B02"/>
    <w:rsid w:val="000F1016"/>
    <w:rsid w:val="000F3341"/>
    <w:rsid w:val="000F3502"/>
    <w:rsid w:val="000F4128"/>
    <w:rsid w:val="000F5BA7"/>
    <w:rsid w:val="0010006D"/>
    <w:rsid w:val="00100375"/>
    <w:rsid w:val="001034E3"/>
    <w:rsid w:val="00106B1C"/>
    <w:rsid w:val="001075A5"/>
    <w:rsid w:val="00111A3C"/>
    <w:rsid w:val="0011388A"/>
    <w:rsid w:val="00115AC1"/>
    <w:rsid w:val="0012711D"/>
    <w:rsid w:val="00133420"/>
    <w:rsid w:val="00135344"/>
    <w:rsid w:val="0013578E"/>
    <w:rsid w:val="00136D5E"/>
    <w:rsid w:val="00154440"/>
    <w:rsid w:val="00154B47"/>
    <w:rsid w:val="00156764"/>
    <w:rsid w:val="001670B8"/>
    <w:rsid w:val="001836AB"/>
    <w:rsid w:val="00186B38"/>
    <w:rsid w:val="001936C2"/>
    <w:rsid w:val="001A30A9"/>
    <w:rsid w:val="001A73CD"/>
    <w:rsid w:val="001B19D0"/>
    <w:rsid w:val="001B1ED8"/>
    <w:rsid w:val="001B5039"/>
    <w:rsid w:val="001B7479"/>
    <w:rsid w:val="001D2C97"/>
    <w:rsid w:val="001D3A3F"/>
    <w:rsid w:val="001D5040"/>
    <w:rsid w:val="001E2C25"/>
    <w:rsid w:val="001E4D37"/>
    <w:rsid w:val="001F10B2"/>
    <w:rsid w:val="001F5286"/>
    <w:rsid w:val="00212DCB"/>
    <w:rsid w:val="00217DF3"/>
    <w:rsid w:val="002237ED"/>
    <w:rsid w:val="00230FB5"/>
    <w:rsid w:val="00240524"/>
    <w:rsid w:val="00241168"/>
    <w:rsid w:val="00244454"/>
    <w:rsid w:val="002509EB"/>
    <w:rsid w:val="00251269"/>
    <w:rsid w:val="00252BCE"/>
    <w:rsid w:val="00257003"/>
    <w:rsid w:val="00260177"/>
    <w:rsid w:val="002628CA"/>
    <w:rsid w:val="00265221"/>
    <w:rsid w:val="00266130"/>
    <w:rsid w:val="00274721"/>
    <w:rsid w:val="002766F2"/>
    <w:rsid w:val="00280173"/>
    <w:rsid w:val="0028099C"/>
    <w:rsid w:val="002845A9"/>
    <w:rsid w:val="00286869"/>
    <w:rsid w:val="00290151"/>
    <w:rsid w:val="00290DD0"/>
    <w:rsid w:val="00290FF8"/>
    <w:rsid w:val="002912DF"/>
    <w:rsid w:val="00295E76"/>
    <w:rsid w:val="002979E1"/>
    <w:rsid w:val="002A5EF1"/>
    <w:rsid w:val="002B1416"/>
    <w:rsid w:val="002C7E0D"/>
    <w:rsid w:val="002E03D5"/>
    <w:rsid w:val="002E324D"/>
    <w:rsid w:val="002E35EE"/>
    <w:rsid w:val="002F237C"/>
    <w:rsid w:val="00301838"/>
    <w:rsid w:val="00301D64"/>
    <w:rsid w:val="003056A5"/>
    <w:rsid w:val="00315694"/>
    <w:rsid w:val="00324059"/>
    <w:rsid w:val="00324D8E"/>
    <w:rsid w:val="00327579"/>
    <w:rsid w:val="00330CCD"/>
    <w:rsid w:val="00331605"/>
    <w:rsid w:val="00334FDC"/>
    <w:rsid w:val="00340320"/>
    <w:rsid w:val="00341951"/>
    <w:rsid w:val="00343E01"/>
    <w:rsid w:val="00345B9E"/>
    <w:rsid w:val="00350C38"/>
    <w:rsid w:val="00355836"/>
    <w:rsid w:val="0035629C"/>
    <w:rsid w:val="00360306"/>
    <w:rsid w:val="00361C94"/>
    <w:rsid w:val="00363311"/>
    <w:rsid w:val="00365BBF"/>
    <w:rsid w:val="00366071"/>
    <w:rsid w:val="003711CB"/>
    <w:rsid w:val="00371251"/>
    <w:rsid w:val="00372A69"/>
    <w:rsid w:val="00376875"/>
    <w:rsid w:val="00377686"/>
    <w:rsid w:val="00380552"/>
    <w:rsid w:val="00380F83"/>
    <w:rsid w:val="00384DB8"/>
    <w:rsid w:val="003867A0"/>
    <w:rsid w:val="00387BCB"/>
    <w:rsid w:val="003A295A"/>
    <w:rsid w:val="003A50BB"/>
    <w:rsid w:val="003B3C2B"/>
    <w:rsid w:val="003B65A9"/>
    <w:rsid w:val="003D2CE4"/>
    <w:rsid w:val="003D6D35"/>
    <w:rsid w:val="003D7035"/>
    <w:rsid w:val="003D70C7"/>
    <w:rsid w:val="003E0A2A"/>
    <w:rsid w:val="003F3190"/>
    <w:rsid w:val="003F386D"/>
    <w:rsid w:val="00402A9D"/>
    <w:rsid w:val="004236CF"/>
    <w:rsid w:val="00435477"/>
    <w:rsid w:val="004429D0"/>
    <w:rsid w:val="00446BD7"/>
    <w:rsid w:val="004516E7"/>
    <w:rsid w:val="00453044"/>
    <w:rsid w:val="00456892"/>
    <w:rsid w:val="004628B8"/>
    <w:rsid w:val="00463CD7"/>
    <w:rsid w:val="00466026"/>
    <w:rsid w:val="00471D0F"/>
    <w:rsid w:val="0047323C"/>
    <w:rsid w:val="004734B7"/>
    <w:rsid w:val="004858C1"/>
    <w:rsid w:val="00485F87"/>
    <w:rsid w:val="00495E8F"/>
    <w:rsid w:val="004A7C9C"/>
    <w:rsid w:val="004A7ED8"/>
    <w:rsid w:val="004B019F"/>
    <w:rsid w:val="004B4753"/>
    <w:rsid w:val="004C710C"/>
    <w:rsid w:val="004D4458"/>
    <w:rsid w:val="004F3BF4"/>
    <w:rsid w:val="00500200"/>
    <w:rsid w:val="00500332"/>
    <w:rsid w:val="0050750C"/>
    <w:rsid w:val="0051426B"/>
    <w:rsid w:val="00514EF3"/>
    <w:rsid w:val="005156EC"/>
    <w:rsid w:val="00521358"/>
    <w:rsid w:val="00524F3E"/>
    <w:rsid w:val="00530DD6"/>
    <w:rsid w:val="00530FF6"/>
    <w:rsid w:val="00537945"/>
    <w:rsid w:val="00541908"/>
    <w:rsid w:val="00545112"/>
    <w:rsid w:val="00551724"/>
    <w:rsid w:val="005523A8"/>
    <w:rsid w:val="0055275B"/>
    <w:rsid w:val="0055640C"/>
    <w:rsid w:val="00560783"/>
    <w:rsid w:val="0056604A"/>
    <w:rsid w:val="0057303D"/>
    <w:rsid w:val="00573326"/>
    <w:rsid w:val="005825C9"/>
    <w:rsid w:val="00594D9C"/>
    <w:rsid w:val="00597395"/>
    <w:rsid w:val="005A40D8"/>
    <w:rsid w:val="005A459E"/>
    <w:rsid w:val="005A5410"/>
    <w:rsid w:val="005C0F08"/>
    <w:rsid w:val="005C535E"/>
    <w:rsid w:val="005D473D"/>
    <w:rsid w:val="005E3715"/>
    <w:rsid w:val="005E5B94"/>
    <w:rsid w:val="005F061A"/>
    <w:rsid w:val="005F2636"/>
    <w:rsid w:val="00604ABC"/>
    <w:rsid w:val="006117AB"/>
    <w:rsid w:val="00611C24"/>
    <w:rsid w:val="00612096"/>
    <w:rsid w:val="00613C9B"/>
    <w:rsid w:val="006217CB"/>
    <w:rsid w:val="00626B1D"/>
    <w:rsid w:val="00633449"/>
    <w:rsid w:val="006337B2"/>
    <w:rsid w:val="0063386A"/>
    <w:rsid w:val="006374CB"/>
    <w:rsid w:val="00660FE2"/>
    <w:rsid w:val="006645EA"/>
    <w:rsid w:val="00665F69"/>
    <w:rsid w:val="00671B92"/>
    <w:rsid w:val="0067648F"/>
    <w:rsid w:val="00677509"/>
    <w:rsid w:val="0068034A"/>
    <w:rsid w:val="00681DC3"/>
    <w:rsid w:val="006956F3"/>
    <w:rsid w:val="006978FE"/>
    <w:rsid w:val="006A11AC"/>
    <w:rsid w:val="006A140B"/>
    <w:rsid w:val="006B06C6"/>
    <w:rsid w:val="006B49BC"/>
    <w:rsid w:val="006C14F4"/>
    <w:rsid w:val="006C6EC2"/>
    <w:rsid w:val="006E74E7"/>
    <w:rsid w:val="006F0DA4"/>
    <w:rsid w:val="006F4635"/>
    <w:rsid w:val="006F58BD"/>
    <w:rsid w:val="006F5D25"/>
    <w:rsid w:val="006F6E9B"/>
    <w:rsid w:val="00701512"/>
    <w:rsid w:val="00702833"/>
    <w:rsid w:val="00703110"/>
    <w:rsid w:val="007070A9"/>
    <w:rsid w:val="00710487"/>
    <w:rsid w:val="00711ECB"/>
    <w:rsid w:val="00712947"/>
    <w:rsid w:val="00717D2C"/>
    <w:rsid w:val="00722867"/>
    <w:rsid w:val="00726880"/>
    <w:rsid w:val="00731CC6"/>
    <w:rsid w:val="007367A5"/>
    <w:rsid w:val="00736CBD"/>
    <w:rsid w:val="007379A7"/>
    <w:rsid w:val="00741C84"/>
    <w:rsid w:val="0074505D"/>
    <w:rsid w:val="00757F47"/>
    <w:rsid w:val="007664FD"/>
    <w:rsid w:val="007669D3"/>
    <w:rsid w:val="007675D8"/>
    <w:rsid w:val="00770E90"/>
    <w:rsid w:val="0077116E"/>
    <w:rsid w:val="007748C9"/>
    <w:rsid w:val="007755CC"/>
    <w:rsid w:val="007763E5"/>
    <w:rsid w:val="00786FAB"/>
    <w:rsid w:val="00794A4E"/>
    <w:rsid w:val="0079673D"/>
    <w:rsid w:val="007A1E01"/>
    <w:rsid w:val="007B05DC"/>
    <w:rsid w:val="007C1C14"/>
    <w:rsid w:val="007C25AA"/>
    <w:rsid w:val="007C33B8"/>
    <w:rsid w:val="007C5664"/>
    <w:rsid w:val="007C585C"/>
    <w:rsid w:val="007C7839"/>
    <w:rsid w:val="007C7FFC"/>
    <w:rsid w:val="007D0CF5"/>
    <w:rsid w:val="007D1E52"/>
    <w:rsid w:val="007D47AC"/>
    <w:rsid w:val="007E0DAD"/>
    <w:rsid w:val="007E1576"/>
    <w:rsid w:val="007E650B"/>
    <w:rsid w:val="007F2E3E"/>
    <w:rsid w:val="007F5640"/>
    <w:rsid w:val="00801FBD"/>
    <w:rsid w:val="00803561"/>
    <w:rsid w:val="00807BCF"/>
    <w:rsid w:val="00811C5C"/>
    <w:rsid w:val="00814675"/>
    <w:rsid w:val="00817ECC"/>
    <w:rsid w:val="00821A4D"/>
    <w:rsid w:val="00821AD3"/>
    <w:rsid w:val="00823ED1"/>
    <w:rsid w:val="00830510"/>
    <w:rsid w:val="00841AD1"/>
    <w:rsid w:val="00842112"/>
    <w:rsid w:val="00843EBA"/>
    <w:rsid w:val="00844AE5"/>
    <w:rsid w:val="00857FD3"/>
    <w:rsid w:val="008766AF"/>
    <w:rsid w:val="00883EA3"/>
    <w:rsid w:val="0088665C"/>
    <w:rsid w:val="008900F9"/>
    <w:rsid w:val="008A28F1"/>
    <w:rsid w:val="008A2F31"/>
    <w:rsid w:val="008A61F4"/>
    <w:rsid w:val="008B313A"/>
    <w:rsid w:val="008B501C"/>
    <w:rsid w:val="008C04E6"/>
    <w:rsid w:val="008C2E03"/>
    <w:rsid w:val="008C66CA"/>
    <w:rsid w:val="008D24F7"/>
    <w:rsid w:val="008D7B5D"/>
    <w:rsid w:val="008E0295"/>
    <w:rsid w:val="008E0455"/>
    <w:rsid w:val="008E1CD2"/>
    <w:rsid w:val="008E1F07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42671"/>
    <w:rsid w:val="009457AD"/>
    <w:rsid w:val="009461DB"/>
    <w:rsid w:val="0094644E"/>
    <w:rsid w:val="0094649F"/>
    <w:rsid w:val="00950E3D"/>
    <w:rsid w:val="0095739F"/>
    <w:rsid w:val="00961A7B"/>
    <w:rsid w:val="00970F4A"/>
    <w:rsid w:val="009760BF"/>
    <w:rsid w:val="00977851"/>
    <w:rsid w:val="0098340D"/>
    <w:rsid w:val="00984F50"/>
    <w:rsid w:val="00985BA8"/>
    <w:rsid w:val="00992A5F"/>
    <w:rsid w:val="00994D34"/>
    <w:rsid w:val="00997BA6"/>
    <w:rsid w:val="009A63E3"/>
    <w:rsid w:val="009B09B0"/>
    <w:rsid w:val="009B0C2F"/>
    <w:rsid w:val="009B5321"/>
    <w:rsid w:val="009B5777"/>
    <w:rsid w:val="009C2E2C"/>
    <w:rsid w:val="009C518E"/>
    <w:rsid w:val="009D1710"/>
    <w:rsid w:val="009D53B8"/>
    <w:rsid w:val="009E34B0"/>
    <w:rsid w:val="009F2D44"/>
    <w:rsid w:val="009F40B6"/>
    <w:rsid w:val="00A02DFB"/>
    <w:rsid w:val="00A13F90"/>
    <w:rsid w:val="00A14D29"/>
    <w:rsid w:val="00A22522"/>
    <w:rsid w:val="00A267A3"/>
    <w:rsid w:val="00A4586E"/>
    <w:rsid w:val="00A46B16"/>
    <w:rsid w:val="00A47999"/>
    <w:rsid w:val="00A648D0"/>
    <w:rsid w:val="00A667E6"/>
    <w:rsid w:val="00A70A1B"/>
    <w:rsid w:val="00A72A30"/>
    <w:rsid w:val="00A806DC"/>
    <w:rsid w:val="00A85AC4"/>
    <w:rsid w:val="00A90A81"/>
    <w:rsid w:val="00A92367"/>
    <w:rsid w:val="00A95E47"/>
    <w:rsid w:val="00AA2575"/>
    <w:rsid w:val="00AA6F23"/>
    <w:rsid w:val="00AB009C"/>
    <w:rsid w:val="00AB0830"/>
    <w:rsid w:val="00AB099B"/>
    <w:rsid w:val="00AB1CCB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4FC7"/>
    <w:rsid w:val="00AD5B9F"/>
    <w:rsid w:val="00AD7843"/>
    <w:rsid w:val="00AF124F"/>
    <w:rsid w:val="00AF13CF"/>
    <w:rsid w:val="00AF1F9A"/>
    <w:rsid w:val="00AF775D"/>
    <w:rsid w:val="00B04E46"/>
    <w:rsid w:val="00B06393"/>
    <w:rsid w:val="00B13D03"/>
    <w:rsid w:val="00B14D7E"/>
    <w:rsid w:val="00B16A9A"/>
    <w:rsid w:val="00B31390"/>
    <w:rsid w:val="00B33AB0"/>
    <w:rsid w:val="00B33E7E"/>
    <w:rsid w:val="00B42D9B"/>
    <w:rsid w:val="00B44198"/>
    <w:rsid w:val="00B50D28"/>
    <w:rsid w:val="00B52406"/>
    <w:rsid w:val="00B576ED"/>
    <w:rsid w:val="00B67A8E"/>
    <w:rsid w:val="00B75C45"/>
    <w:rsid w:val="00B84857"/>
    <w:rsid w:val="00B86E0B"/>
    <w:rsid w:val="00B927C8"/>
    <w:rsid w:val="00B93B81"/>
    <w:rsid w:val="00B955B1"/>
    <w:rsid w:val="00BA16D4"/>
    <w:rsid w:val="00BA303A"/>
    <w:rsid w:val="00BB02FE"/>
    <w:rsid w:val="00BB3980"/>
    <w:rsid w:val="00BC508E"/>
    <w:rsid w:val="00BD36CE"/>
    <w:rsid w:val="00BD668B"/>
    <w:rsid w:val="00BE09C2"/>
    <w:rsid w:val="00BE1FBA"/>
    <w:rsid w:val="00BE304F"/>
    <w:rsid w:val="00BE5950"/>
    <w:rsid w:val="00BF245E"/>
    <w:rsid w:val="00BF634A"/>
    <w:rsid w:val="00BF69A8"/>
    <w:rsid w:val="00BF7F50"/>
    <w:rsid w:val="00C101AD"/>
    <w:rsid w:val="00C131F8"/>
    <w:rsid w:val="00C14DD0"/>
    <w:rsid w:val="00C25ED1"/>
    <w:rsid w:val="00C32354"/>
    <w:rsid w:val="00C33E21"/>
    <w:rsid w:val="00C3673C"/>
    <w:rsid w:val="00C440B3"/>
    <w:rsid w:val="00C46C50"/>
    <w:rsid w:val="00C47F50"/>
    <w:rsid w:val="00C507B9"/>
    <w:rsid w:val="00C50C98"/>
    <w:rsid w:val="00C514EF"/>
    <w:rsid w:val="00C52AD4"/>
    <w:rsid w:val="00C52D34"/>
    <w:rsid w:val="00C53C67"/>
    <w:rsid w:val="00C56CFE"/>
    <w:rsid w:val="00C60FEB"/>
    <w:rsid w:val="00C610B9"/>
    <w:rsid w:val="00C65E1B"/>
    <w:rsid w:val="00C7326A"/>
    <w:rsid w:val="00C804EB"/>
    <w:rsid w:val="00C80A2F"/>
    <w:rsid w:val="00C83FCE"/>
    <w:rsid w:val="00C971D4"/>
    <w:rsid w:val="00C97CA4"/>
    <w:rsid w:val="00C97F4E"/>
    <w:rsid w:val="00CA0030"/>
    <w:rsid w:val="00CA0187"/>
    <w:rsid w:val="00CA1544"/>
    <w:rsid w:val="00CC6828"/>
    <w:rsid w:val="00CD083A"/>
    <w:rsid w:val="00CE5589"/>
    <w:rsid w:val="00CE6C31"/>
    <w:rsid w:val="00CF325D"/>
    <w:rsid w:val="00CF34E4"/>
    <w:rsid w:val="00CF43EE"/>
    <w:rsid w:val="00CF4808"/>
    <w:rsid w:val="00D018A6"/>
    <w:rsid w:val="00D034A8"/>
    <w:rsid w:val="00D073C4"/>
    <w:rsid w:val="00D11768"/>
    <w:rsid w:val="00D12CC7"/>
    <w:rsid w:val="00D17659"/>
    <w:rsid w:val="00D20256"/>
    <w:rsid w:val="00D2377D"/>
    <w:rsid w:val="00D239B6"/>
    <w:rsid w:val="00D325CA"/>
    <w:rsid w:val="00D32F2A"/>
    <w:rsid w:val="00D33B3B"/>
    <w:rsid w:val="00D4331E"/>
    <w:rsid w:val="00D4435D"/>
    <w:rsid w:val="00D46472"/>
    <w:rsid w:val="00D50FAC"/>
    <w:rsid w:val="00D53AC1"/>
    <w:rsid w:val="00D55B1A"/>
    <w:rsid w:val="00D61FF8"/>
    <w:rsid w:val="00D64053"/>
    <w:rsid w:val="00D66AAE"/>
    <w:rsid w:val="00D72D9D"/>
    <w:rsid w:val="00D809E7"/>
    <w:rsid w:val="00D8224E"/>
    <w:rsid w:val="00D82595"/>
    <w:rsid w:val="00D840D9"/>
    <w:rsid w:val="00D861D1"/>
    <w:rsid w:val="00D877E6"/>
    <w:rsid w:val="00D916E6"/>
    <w:rsid w:val="00D91F3C"/>
    <w:rsid w:val="00D95071"/>
    <w:rsid w:val="00DA0412"/>
    <w:rsid w:val="00DA4647"/>
    <w:rsid w:val="00DA6305"/>
    <w:rsid w:val="00DA646A"/>
    <w:rsid w:val="00DB69A1"/>
    <w:rsid w:val="00DB6BCF"/>
    <w:rsid w:val="00DB6FB1"/>
    <w:rsid w:val="00DC24CD"/>
    <w:rsid w:val="00DD1DD1"/>
    <w:rsid w:val="00DD477F"/>
    <w:rsid w:val="00DD6955"/>
    <w:rsid w:val="00DE16C7"/>
    <w:rsid w:val="00DE6A38"/>
    <w:rsid w:val="00DE77C4"/>
    <w:rsid w:val="00DF2DF9"/>
    <w:rsid w:val="00E04CC1"/>
    <w:rsid w:val="00E07246"/>
    <w:rsid w:val="00E07606"/>
    <w:rsid w:val="00E07617"/>
    <w:rsid w:val="00E16A80"/>
    <w:rsid w:val="00E227B0"/>
    <w:rsid w:val="00E22FEC"/>
    <w:rsid w:val="00E321B4"/>
    <w:rsid w:val="00E374C9"/>
    <w:rsid w:val="00E45AA0"/>
    <w:rsid w:val="00E54EC1"/>
    <w:rsid w:val="00E56DF6"/>
    <w:rsid w:val="00E60EFD"/>
    <w:rsid w:val="00E62739"/>
    <w:rsid w:val="00E62B89"/>
    <w:rsid w:val="00E67068"/>
    <w:rsid w:val="00E67BE4"/>
    <w:rsid w:val="00E750C0"/>
    <w:rsid w:val="00E7730F"/>
    <w:rsid w:val="00E775C4"/>
    <w:rsid w:val="00E80ED7"/>
    <w:rsid w:val="00E817FE"/>
    <w:rsid w:val="00E8210F"/>
    <w:rsid w:val="00E8513C"/>
    <w:rsid w:val="00E94D31"/>
    <w:rsid w:val="00EA2F44"/>
    <w:rsid w:val="00EA3F27"/>
    <w:rsid w:val="00EA47C8"/>
    <w:rsid w:val="00EB2F98"/>
    <w:rsid w:val="00EB4E94"/>
    <w:rsid w:val="00EC1F71"/>
    <w:rsid w:val="00EC508A"/>
    <w:rsid w:val="00EC6FB9"/>
    <w:rsid w:val="00ED172A"/>
    <w:rsid w:val="00ED1F7E"/>
    <w:rsid w:val="00ED53CB"/>
    <w:rsid w:val="00EE2048"/>
    <w:rsid w:val="00EE744B"/>
    <w:rsid w:val="00EE794D"/>
    <w:rsid w:val="00EF5C22"/>
    <w:rsid w:val="00F01C0A"/>
    <w:rsid w:val="00F07C83"/>
    <w:rsid w:val="00F10C07"/>
    <w:rsid w:val="00F16A33"/>
    <w:rsid w:val="00F2159A"/>
    <w:rsid w:val="00F22580"/>
    <w:rsid w:val="00F24CB9"/>
    <w:rsid w:val="00F25868"/>
    <w:rsid w:val="00F25BCF"/>
    <w:rsid w:val="00F47DB1"/>
    <w:rsid w:val="00F545DD"/>
    <w:rsid w:val="00F60775"/>
    <w:rsid w:val="00F67C9C"/>
    <w:rsid w:val="00F710B0"/>
    <w:rsid w:val="00F73347"/>
    <w:rsid w:val="00F75FD2"/>
    <w:rsid w:val="00F766B1"/>
    <w:rsid w:val="00F81821"/>
    <w:rsid w:val="00F8276F"/>
    <w:rsid w:val="00F82BC7"/>
    <w:rsid w:val="00F838C0"/>
    <w:rsid w:val="00F848FF"/>
    <w:rsid w:val="00F90BE1"/>
    <w:rsid w:val="00F924CD"/>
    <w:rsid w:val="00FA4232"/>
    <w:rsid w:val="00FA725C"/>
    <w:rsid w:val="00FB55DB"/>
    <w:rsid w:val="00FC1DC2"/>
    <w:rsid w:val="00FC2716"/>
    <w:rsid w:val="00FC51B0"/>
    <w:rsid w:val="00FD0E10"/>
    <w:rsid w:val="00FD12E8"/>
    <w:rsid w:val="00FD2339"/>
    <w:rsid w:val="00FD3AD4"/>
    <w:rsid w:val="00FE230E"/>
    <w:rsid w:val="00FE3449"/>
    <w:rsid w:val="00FF1C94"/>
    <w:rsid w:val="00FF3353"/>
    <w:rsid w:val="00FF3BB0"/>
    <w:rsid w:val="00FF7E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lenka.chmelova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omas.pecka@ksus.cz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omas.karasek@ksus.cz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mailto:jiri.toman@ksus.cz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345</TotalTime>
  <Pages>4</Pages>
  <Words>456</Words>
  <Characters>2981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3431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Lenka Chmelová</cp:lastModifiedBy>
  <cp:revision>329</cp:revision>
  <cp:lastPrinted>2011-01-07T09:39:00Z</cp:lastPrinted>
  <dcterms:created xsi:type="dcterms:W3CDTF">2022-01-31T09:36:00Z</dcterms:created>
  <dcterms:modified xsi:type="dcterms:W3CDTF">2025-03-17T13:26:00Z</dcterms:modified>
</cp:coreProperties>
</file>