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0D2F289C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</w:t>
      </w:r>
      <w:proofErr w:type="gramStart"/>
      <w:r w:rsidRPr="007748C9">
        <w:rPr>
          <w:b/>
          <w:sz w:val="24"/>
          <w:szCs w:val="24"/>
        </w:rPr>
        <w:t xml:space="preserve">akce:   </w:t>
      </w:r>
      <w:proofErr w:type="gramEnd"/>
      <w:r w:rsidRPr="007748C9">
        <w:rPr>
          <w:b/>
          <w:sz w:val="24"/>
          <w:szCs w:val="24"/>
        </w:rPr>
        <w:t xml:space="preserve">  </w:t>
      </w:r>
      <w:r w:rsidR="00BF7F50" w:rsidRPr="0067209B">
        <w:rPr>
          <w:b/>
          <w:sz w:val="24"/>
          <w:szCs w:val="24"/>
        </w:rPr>
        <w:t xml:space="preserve">III/27222, křižovatka se sil. II/272 </w:t>
      </w:r>
      <w:r w:rsidR="00BF7F50">
        <w:rPr>
          <w:b/>
          <w:sz w:val="24"/>
          <w:szCs w:val="24"/>
        </w:rPr>
        <w:t>–</w:t>
      </w:r>
      <w:r w:rsidR="00BF7F50" w:rsidRPr="0067209B">
        <w:rPr>
          <w:b/>
          <w:sz w:val="24"/>
          <w:szCs w:val="24"/>
        </w:rPr>
        <w:t xml:space="preserve"> </w:t>
      </w:r>
      <w:r w:rsidR="00BF7F50">
        <w:rPr>
          <w:b/>
          <w:sz w:val="24"/>
          <w:szCs w:val="24"/>
        </w:rPr>
        <w:t xml:space="preserve">směr </w:t>
      </w:r>
      <w:r w:rsidR="00BF7F50" w:rsidRPr="0067209B">
        <w:rPr>
          <w:b/>
          <w:sz w:val="24"/>
          <w:szCs w:val="24"/>
        </w:rPr>
        <w:t>Strenice</w:t>
      </w:r>
      <w:r w:rsidRPr="007748C9">
        <w:rPr>
          <w:b/>
          <w:sz w:val="24"/>
          <w:szCs w:val="24"/>
        </w:rPr>
        <w:t xml:space="preserve"> 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7420EB4" w14:textId="4DCFA2E8" w:rsidR="007748C9" w:rsidRPr="000F3341" w:rsidRDefault="007748C9" w:rsidP="000F33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D018A6" w:rsidRPr="008B0BF1">
        <w:rPr>
          <w:sz w:val="24"/>
          <w:szCs w:val="24"/>
        </w:rPr>
        <w:t xml:space="preserve">silnice </w:t>
      </w:r>
      <w:r w:rsidR="00D018A6" w:rsidRPr="00A41F8B">
        <w:rPr>
          <w:sz w:val="24"/>
          <w:szCs w:val="24"/>
        </w:rPr>
        <w:t>II</w:t>
      </w:r>
      <w:r w:rsidR="00D018A6">
        <w:rPr>
          <w:sz w:val="24"/>
          <w:szCs w:val="24"/>
        </w:rPr>
        <w:t>I</w:t>
      </w:r>
      <w:r w:rsidR="00D018A6" w:rsidRPr="00A41F8B">
        <w:rPr>
          <w:sz w:val="24"/>
          <w:szCs w:val="24"/>
        </w:rPr>
        <w:t>/</w:t>
      </w:r>
      <w:r w:rsidR="00D018A6">
        <w:rPr>
          <w:sz w:val="24"/>
          <w:szCs w:val="24"/>
        </w:rPr>
        <w:t>27222 od křižovatky se sil. II/272 směrem k obci Strenice</w:t>
      </w: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70B128E3" w14:textId="77777777" w:rsidR="00ED1F7E" w:rsidRDefault="007748C9" w:rsidP="00ED1F7E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ED1F7E" w:rsidRPr="007748C9">
        <w:rPr>
          <w:sz w:val="24"/>
          <w:szCs w:val="24"/>
        </w:rPr>
        <w:t xml:space="preserve">km </w:t>
      </w:r>
      <w:r w:rsidR="00ED1F7E">
        <w:rPr>
          <w:sz w:val="24"/>
          <w:szCs w:val="24"/>
        </w:rPr>
        <w:t>0,023</w:t>
      </w:r>
      <w:r w:rsidR="00ED1F7E" w:rsidRPr="005024CA">
        <w:rPr>
          <w:sz w:val="24"/>
          <w:szCs w:val="24"/>
        </w:rPr>
        <w:t xml:space="preserve"> </w:t>
      </w:r>
      <w:r w:rsidR="00ED1F7E">
        <w:rPr>
          <w:sz w:val="24"/>
          <w:szCs w:val="24"/>
        </w:rPr>
        <w:t>–1,480 (</w:t>
      </w:r>
      <w:proofErr w:type="spellStart"/>
      <w:r w:rsidR="00ED1F7E">
        <w:rPr>
          <w:sz w:val="24"/>
          <w:szCs w:val="24"/>
        </w:rPr>
        <w:t>CleveRA</w:t>
      </w:r>
      <w:proofErr w:type="spellEnd"/>
      <w:r w:rsidR="00ED1F7E">
        <w:rPr>
          <w:sz w:val="24"/>
          <w:szCs w:val="24"/>
        </w:rPr>
        <w:t xml:space="preserve"> verze sítě 2107</w:t>
      </w:r>
      <w:r w:rsidR="00ED1F7E" w:rsidRPr="007748C9">
        <w:rPr>
          <w:sz w:val="24"/>
          <w:szCs w:val="24"/>
        </w:rPr>
        <w:t>)</w:t>
      </w:r>
    </w:p>
    <w:p w14:paraId="577A797C" w14:textId="77777777" w:rsidR="00ED1F7E" w:rsidRPr="008900F9" w:rsidRDefault="00ED1F7E" w:rsidP="00ED1F7E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>(mezi uzlovými body 1311A042 a 0333A111)</w:t>
      </w:r>
    </w:p>
    <w:p w14:paraId="10936EFA" w14:textId="77777777" w:rsidR="00ED1F7E" w:rsidRDefault="00ED1F7E" w:rsidP="00ED1F7E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</w:t>
      </w:r>
      <w:r w:rsidRPr="00C65051">
        <w:rPr>
          <w:sz w:val="24"/>
          <w:szCs w:val="24"/>
        </w:rPr>
        <w:t xml:space="preserve">délka úseku </w:t>
      </w:r>
      <w:r>
        <w:rPr>
          <w:sz w:val="24"/>
          <w:szCs w:val="24"/>
        </w:rPr>
        <w:t>1 457</w:t>
      </w:r>
      <w:r w:rsidRPr="00C65051">
        <w:rPr>
          <w:sz w:val="24"/>
          <w:szCs w:val="24"/>
        </w:rPr>
        <w:t xml:space="preserve"> m, </w:t>
      </w:r>
      <w:proofErr w:type="spellStart"/>
      <w:r w:rsidRPr="00C65051">
        <w:rPr>
          <w:sz w:val="24"/>
          <w:szCs w:val="24"/>
        </w:rPr>
        <w:t>prům</w:t>
      </w:r>
      <w:proofErr w:type="spellEnd"/>
      <w:r w:rsidRPr="00C65051">
        <w:rPr>
          <w:sz w:val="24"/>
          <w:szCs w:val="24"/>
        </w:rPr>
        <w:t xml:space="preserve">. šířka </w:t>
      </w:r>
      <w:r>
        <w:rPr>
          <w:sz w:val="24"/>
          <w:szCs w:val="24"/>
        </w:rPr>
        <w:t>5,4</w:t>
      </w:r>
      <w:r w:rsidRPr="00C65051">
        <w:rPr>
          <w:sz w:val="24"/>
          <w:szCs w:val="24"/>
        </w:rPr>
        <w:t xml:space="preserve"> m, plocha </w:t>
      </w:r>
      <w:r>
        <w:rPr>
          <w:sz w:val="24"/>
          <w:szCs w:val="24"/>
        </w:rPr>
        <w:t>7 867,8</w:t>
      </w:r>
      <w:r w:rsidRPr="00C65051">
        <w:rPr>
          <w:sz w:val="24"/>
          <w:szCs w:val="24"/>
        </w:rPr>
        <w:t xml:space="preserve"> m2</w:t>
      </w:r>
      <w:r>
        <w:rPr>
          <w:sz w:val="24"/>
          <w:szCs w:val="24"/>
        </w:rPr>
        <w:t xml:space="preserve"> </w:t>
      </w:r>
    </w:p>
    <w:p w14:paraId="51D35368" w14:textId="77777777" w:rsidR="00B44198" w:rsidRPr="007748C9" w:rsidRDefault="00B44198" w:rsidP="00ED1F7E">
      <w:pPr>
        <w:ind w:left="2124" w:hanging="2124"/>
        <w:rPr>
          <w:sz w:val="24"/>
          <w:szCs w:val="24"/>
        </w:rPr>
      </w:pPr>
    </w:p>
    <w:p w14:paraId="47B95877" w14:textId="4599EC08" w:rsidR="00841AD1" w:rsidRPr="00841AD1" w:rsidRDefault="00B44198" w:rsidP="00BB02FE">
      <w:pPr>
        <w:ind w:left="2124" w:hanging="2124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7DE74208" wp14:editId="69E9B38C">
            <wp:extent cx="6120765" cy="4206875"/>
            <wp:effectExtent l="0" t="0" r="0" b="3175"/>
            <wp:docPr id="52293376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206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05F9AC" w14:textId="2C839563" w:rsidR="007367A5" w:rsidRPr="00C514EF" w:rsidRDefault="007367A5" w:rsidP="00841AD1">
      <w:pPr>
        <w:ind w:left="2124" w:hanging="2124"/>
        <w:rPr>
          <w:bCs/>
          <w:sz w:val="24"/>
          <w:szCs w:val="24"/>
        </w:rPr>
      </w:pPr>
    </w:p>
    <w:p w14:paraId="5FD5F3DC" w14:textId="608015EA" w:rsidR="00295E76" w:rsidRPr="00295E76" w:rsidRDefault="00295E76" w:rsidP="007367A5">
      <w:pPr>
        <w:ind w:left="2124" w:hanging="2124"/>
        <w:rPr>
          <w:sz w:val="24"/>
          <w:szCs w:val="24"/>
        </w:rPr>
      </w:pPr>
    </w:p>
    <w:p w14:paraId="060F44E0" w14:textId="49592405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797AFD5C" w14:textId="77777777" w:rsidR="007F5640" w:rsidRPr="009E58D4" w:rsidRDefault="007F5640" w:rsidP="007F5640">
      <w:pPr>
        <w:jc w:val="both"/>
        <w:rPr>
          <w:bCs/>
          <w:sz w:val="24"/>
          <w:szCs w:val="24"/>
        </w:rPr>
      </w:pPr>
      <w:r w:rsidRPr="009E58D4">
        <w:rPr>
          <w:bCs/>
          <w:sz w:val="24"/>
          <w:szCs w:val="24"/>
        </w:rPr>
        <w:t>Jedná se o komunikaci III. třídy, která je v nevyhovujícím stavu, přičemž v současné době převádí jak osobní</w:t>
      </w:r>
      <w:r>
        <w:rPr>
          <w:bCs/>
          <w:sz w:val="24"/>
          <w:szCs w:val="24"/>
        </w:rPr>
        <w:t>, nákladní</w:t>
      </w:r>
      <w:r w:rsidRPr="009E58D4">
        <w:rPr>
          <w:bCs/>
          <w:sz w:val="24"/>
          <w:szCs w:val="24"/>
        </w:rPr>
        <w:t xml:space="preserve"> tak i autobusovou dopravu. Úsek je dlouhý 1 </w:t>
      </w:r>
      <w:r>
        <w:rPr>
          <w:bCs/>
          <w:sz w:val="24"/>
          <w:szCs w:val="24"/>
        </w:rPr>
        <w:t>457</w:t>
      </w:r>
      <w:r w:rsidRPr="009E58D4">
        <w:rPr>
          <w:bCs/>
          <w:sz w:val="24"/>
          <w:szCs w:val="24"/>
        </w:rPr>
        <w:t xml:space="preserve"> m je značně nerovný po častých opravách. Povrch komunikace vykazuje plošné deformace, hloubkové koroze, síťové, mozaikové, příčné a podélné trhliny, velké množství výtluků, hrboly apod. Oprava přispěje ke zvýšení plynulosti a bezpečnosti silničního provozu, snížení rizika dopravních nehod a snížení investic do údržby.</w:t>
      </w:r>
    </w:p>
    <w:p w14:paraId="7C46AC0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03E83F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5DA2E8CC" w14:textId="77777777" w:rsidR="00FD3AD4" w:rsidRDefault="00FD3AD4" w:rsidP="001075A5">
      <w:pPr>
        <w:jc w:val="both"/>
        <w:rPr>
          <w:b/>
          <w:sz w:val="24"/>
          <w:szCs w:val="24"/>
        </w:rPr>
      </w:pPr>
    </w:p>
    <w:p w14:paraId="4D7C6949" w14:textId="77777777" w:rsidR="00FD3AD4" w:rsidRDefault="00FD3AD4" w:rsidP="001075A5">
      <w:pPr>
        <w:jc w:val="both"/>
        <w:rPr>
          <w:b/>
          <w:sz w:val="24"/>
          <w:szCs w:val="24"/>
        </w:rPr>
      </w:pPr>
    </w:p>
    <w:p w14:paraId="660E1098" w14:textId="4DC9B047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2DFCEDC3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 xml:space="preserve">ací na opravu povrchu komunikací </w:t>
      </w:r>
      <w:r w:rsidR="002E35EE" w:rsidRPr="002E35EE">
        <w:rPr>
          <w:sz w:val="24"/>
          <w:szCs w:val="24"/>
        </w:rPr>
        <w:t>III/27222.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32EDF249" w14:textId="77777777" w:rsidR="00E8210F" w:rsidRDefault="00E8210F" w:rsidP="007748C9">
      <w:pPr>
        <w:jc w:val="both"/>
        <w:rPr>
          <w:b/>
          <w:sz w:val="24"/>
          <w:szCs w:val="24"/>
        </w:rPr>
      </w:pPr>
    </w:p>
    <w:p w14:paraId="27B9793E" w14:textId="76804BE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7834A50B" w14:textId="359F8079" w:rsidR="0095739F" w:rsidRDefault="00D46472" w:rsidP="00290DD0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</w:t>
      </w:r>
      <w:r w:rsidR="008E0455">
        <w:rPr>
          <w:sz w:val="24"/>
          <w:szCs w:val="24"/>
        </w:rPr>
        <w:t xml:space="preserve">povrchu </w:t>
      </w:r>
      <w:r>
        <w:rPr>
          <w:sz w:val="24"/>
          <w:szCs w:val="24"/>
        </w:rPr>
        <w:t>silnic</w:t>
      </w:r>
      <w:r w:rsidR="00C971D4">
        <w:rPr>
          <w:sz w:val="24"/>
          <w:szCs w:val="24"/>
        </w:rPr>
        <w:t>e</w:t>
      </w:r>
      <w:r>
        <w:rPr>
          <w:sz w:val="24"/>
          <w:szCs w:val="24"/>
        </w:rPr>
        <w:t xml:space="preserve"> v </w:t>
      </w:r>
      <w:r w:rsidR="005F2636">
        <w:rPr>
          <w:sz w:val="24"/>
          <w:szCs w:val="24"/>
        </w:rPr>
        <w:t>daném</w:t>
      </w:r>
      <w:r>
        <w:rPr>
          <w:sz w:val="24"/>
          <w:szCs w:val="24"/>
        </w:rPr>
        <w:t xml:space="preserve"> úseku. </w:t>
      </w:r>
      <w:r w:rsidR="00B14D7E" w:rsidRPr="00B14D7E">
        <w:rPr>
          <w:sz w:val="24"/>
          <w:szCs w:val="24"/>
        </w:rPr>
        <w:t xml:space="preserve">Bude provedena realizace </w:t>
      </w:r>
      <w:proofErr w:type="gramStart"/>
      <w:r w:rsidR="0095739F" w:rsidRPr="0095739F">
        <w:rPr>
          <w:sz w:val="24"/>
          <w:szCs w:val="24"/>
        </w:rPr>
        <w:t xml:space="preserve">frézování  </w:t>
      </w:r>
      <w:r w:rsidR="00DB6BCF">
        <w:rPr>
          <w:sz w:val="24"/>
          <w:szCs w:val="24"/>
        </w:rPr>
        <w:t>zápichů</w:t>
      </w:r>
      <w:proofErr w:type="gramEnd"/>
      <w:r w:rsidR="00C610B9">
        <w:rPr>
          <w:sz w:val="24"/>
          <w:szCs w:val="24"/>
        </w:rPr>
        <w:t xml:space="preserve"> na začátku a konci úseku</w:t>
      </w:r>
      <w:r w:rsidR="0095739F" w:rsidRPr="0095739F">
        <w:rPr>
          <w:sz w:val="24"/>
          <w:szCs w:val="24"/>
        </w:rPr>
        <w:t>,</w:t>
      </w:r>
      <w:r w:rsidR="00942671">
        <w:rPr>
          <w:sz w:val="24"/>
          <w:szCs w:val="24"/>
        </w:rPr>
        <w:t xml:space="preserve"> v</w:t>
      </w:r>
      <w:r w:rsidR="00942671" w:rsidRPr="00942671">
        <w:rPr>
          <w:sz w:val="24"/>
          <w:szCs w:val="24"/>
        </w:rPr>
        <w:t>yrovnávka asfaltovým betonem pro ložní vrstvy ACL 16+, 16S</w:t>
      </w:r>
      <w:r w:rsidR="00942671">
        <w:rPr>
          <w:sz w:val="24"/>
          <w:szCs w:val="24"/>
        </w:rPr>
        <w:t>,</w:t>
      </w:r>
      <w:r w:rsidR="00942671" w:rsidRPr="00942671">
        <w:rPr>
          <w:sz w:val="24"/>
          <w:szCs w:val="24"/>
        </w:rPr>
        <w:t xml:space="preserve"> </w:t>
      </w:r>
      <w:r w:rsidR="00B14D7E" w:rsidRPr="00B14D7E">
        <w:rPr>
          <w:sz w:val="24"/>
          <w:szCs w:val="24"/>
        </w:rPr>
        <w:t xml:space="preserve">asfaltový beton pro obrusné vrstvy ACO 11+, </w:t>
      </w:r>
      <w:proofErr w:type="spellStart"/>
      <w:r w:rsidR="00B14D7E" w:rsidRPr="00B14D7E">
        <w:rPr>
          <w:sz w:val="24"/>
          <w:szCs w:val="24"/>
        </w:rPr>
        <w:t>tl</w:t>
      </w:r>
      <w:proofErr w:type="spellEnd"/>
      <w:r w:rsidR="00B14D7E" w:rsidRPr="00B14D7E">
        <w:rPr>
          <w:sz w:val="24"/>
          <w:szCs w:val="24"/>
        </w:rPr>
        <w:t>. 50mm</w:t>
      </w:r>
      <w:r w:rsidR="00BC508E">
        <w:rPr>
          <w:sz w:val="24"/>
          <w:szCs w:val="24"/>
        </w:rPr>
        <w:t>,</w:t>
      </w:r>
      <w:r w:rsidR="008766AF">
        <w:rPr>
          <w:sz w:val="24"/>
          <w:szCs w:val="24"/>
        </w:rPr>
        <w:t xml:space="preserve"> včetně spojovacích postřiků</w:t>
      </w:r>
      <w:r w:rsidR="007C7839" w:rsidRPr="007C7839">
        <w:rPr>
          <w:sz w:val="24"/>
          <w:szCs w:val="24"/>
        </w:rPr>
        <w:t xml:space="preserve"> </w:t>
      </w:r>
      <w:r w:rsidR="007C7839">
        <w:rPr>
          <w:sz w:val="24"/>
          <w:szCs w:val="24"/>
        </w:rPr>
        <w:t xml:space="preserve">a </w:t>
      </w:r>
      <w:r w:rsidR="007C7839" w:rsidRPr="00554EA5">
        <w:rPr>
          <w:sz w:val="24"/>
          <w:szCs w:val="24"/>
        </w:rPr>
        <w:t xml:space="preserve">ošetření </w:t>
      </w:r>
      <w:r w:rsidR="007C7839">
        <w:rPr>
          <w:sz w:val="24"/>
          <w:szCs w:val="24"/>
        </w:rPr>
        <w:t xml:space="preserve">pracovních </w:t>
      </w:r>
      <w:r w:rsidR="007C7839" w:rsidRPr="00554EA5">
        <w:rPr>
          <w:sz w:val="24"/>
          <w:szCs w:val="24"/>
        </w:rPr>
        <w:t>spár</w:t>
      </w:r>
      <w:r w:rsidR="007C7839">
        <w:rPr>
          <w:sz w:val="24"/>
          <w:szCs w:val="24"/>
        </w:rPr>
        <w:t>.</w:t>
      </w:r>
      <w:r w:rsidR="00B14D7E">
        <w:rPr>
          <w:sz w:val="24"/>
          <w:szCs w:val="24"/>
        </w:rPr>
        <w:t xml:space="preserve"> </w:t>
      </w:r>
      <w:r w:rsidR="0095739F" w:rsidRPr="0095739F">
        <w:rPr>
          <w:sz w:val="24"/>
          <w:szCs w:val="24"/>
        </w:rPr>
        <w:t xml:space="preserve">Součástí stavebních prací je odstranění </w:t>
      </w:r>
      <w:proofErr w:type="gramStart"/>
      <w:r w:rsidR="0095739F" w:rsidRPr="0095739F">
        <w:rPr>
          <w:sz w:val="24"/>
          <w:szCs w:val="24"/>
        </w:rPr>
        <w:t>navýšených  krajnic</w:t>
      </w:r>
      <w:proofErr w:type="gramEnd"/>
      <w:r w:rsidR="006A140B">
        <w:rPr>
          <w:sz w:val="24"/>
          <w:szCs w:val="24"/>
        </w:rPr>
        <w:t xml:space="preserve"> </w:t>
      </w:r>
      <w:r w:rsidR="0095739F" w:rsidRPr="0095739F">
        <w:rPr>
          <w:sz w:val="24"/>
          <w:szCs w:val="24"/>
        </w:rPr>
        <w:t>vč. odvozu na skládku, zřízení nových krajnic</w:t>
      </w:r>
      <w:r w:rsidR="00B14D7E">
        <w:rPr>
          <w:sz w:val="24"/>
          <w:szCs w:val="24"/>
        </w:rPr>
        <w:t xml:space="preserve"> z R-materiálu</w:t>
      </w:r>
      <w:r w:rsidR="0095739F" w:rsidRPr="0095739F">
        <w:rPr>
          <w:sz w:val="24"/>
          <w:szCs w:val="24"/>
        </w:rPr>
        <w:t>,</w:t>
      </w:r>
      <w:r w:rsidR="00BF69A8">
        <w:rPr>
          <w:sz w:val="24"/>
          <w:szCs w:val="24"/>
        </w:rPr>
        <w:t xml:space="preserve"> </w:t>
      </w:r>
      <w:r w:rsidR="00BF69A8" w:rsidRPr="00BF69A8">
        <w:rPr>
          <w:sz w:val="24"/>
          <w:szCs w:val="24"/>
        </w:rPr>
        <w:t xml:space="preserve">čištění příkopů </w:t>
      </w:r>
      <w:r w:rsidR="00BF69A8">
        <w:rPr>
          <w:sz w:val="24"/>
          <w:szCs w:val="24"/>
        </w:rPr>
        <w:t xml:space="preserve">a </w:t>
      </w:r>
      <w:r w:rsidR="0095739F" w:rsidRPr="0095739F">
        <w:rPr>
          <w:sz w:val="24"/>
          <w:szCs w:val="24"/>
        </w:rPr>
        <w:t xml:space="preserve">zřízení VDZ </w:t>
      </w:r>
      <w:r w:rsidR="00AF775D">
        <w:rPr>
          <w:sz w:val="24"/>
          <w:szCs w:val="24"/>
        </w:rPr>
        <w:t xml:space="preserve">barva </w:t>
      </w:r>
      <w:r w:rsidR="0095739F" w:rsidRPr="0095739F">
        <w:rPr>
          <w:sz w:val="24"/>
          <w:szCs w:val="24"/>
        </w:rPr>
        <w:t>(vodící proužky</w:t>
      </w:r>
      <w:r w:rsidR="00E22FEC">
        <w:rPr>
          <w:sz w:val="24"/>
          <w:szCs w:val="24"/>
        </w:rPr>
        <w:t xml:space="preserve"> </w:t>
      </w:r>
      <w:r w:rsidR="00BC508E">
        <w:rPr>
          <w:sz w:val="24"/>
          <w:szCs w:val="24"/>
        </w:rPr>
        <w:t>12,5</w:t>
      </w:r>
      <w:r w:rsidR="00AF775D">
        <w:rPr>
          <w:sz w:val="24"/>
          <w:szCs w:val="24"/>
        </w:rPr>
        <w:t>cm</w:t>
      </w:r>
      <w:r w:rsidR="0095739F" w:rsidRPr="0095739F">
        <w:rPr>
          <w:sz w:val="24"/>
          <w:szCs w:val="24"/>
        </w:rPr>
        <w:t>)</w:t>
      </w:r>
      <w:r w:rsidR="005A5410">
        <w:rPr>
          <w:sz w:val="24"/>
          <w:szCs w:val="24"/>
        </w:rPr>
        <w:t>.</w:t>
      </w:r>
      <w:r w:rsidR="00011234">
        <w:rPr>
          <w:sz w:val="24"/>
          <w:szCs w:val="24"/>
        </w:rPr>
        <w:t xml:space="preserve"> </w:t>
      </w:r>
      <w:r w:rsidR="00A92367">
        <w:rPr>
          <w:sz w:val="24"/>
          <w:szCs w:val="24"/>
        </w:rPr>
        <w:t>Předpokládá se úplná uzavírka.</w:t>
      </w:r>
    </w:p>
    <w:p w14:paraId="222C6BC6" w14:textId="77777777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5DAD971F" w14:textId="77777777" w:rsidR="005E3715" w:rsidRPr="009652BF" w:rsidRDefault="005E3715" w:rsidP="005E371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78B61BE" w14:textId="77777777" w:rsidR="005E3715" w:rsidRDefault="005E3715" w:rsidP="005E371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1D2F612D" w14:textId="5751477E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D106EF2" w14:textId="77777777" w:rsidR="00E8210F" w:rsidRDefault="00E8210F" w:rsidP="007748C9">
      <w:pPr>
        <w:rPr>
          <w:b/>
          <w:sz w:val="24"/>
          <w:szCs w:val="24"/>
        </w:rPr>
      </w:pPr>
    </w:p>
    <w:p w14:paraId="20A4167F" w14:textId="50383501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proofErr w:type="gramStart"/>
      <w:r w:rsidR="00710487" w:rsidRPr="00922FE0">
        <w:rPr>
          <w:sz w:val="24"/>
          <w:szCs w:val="24"/>
        </w:rPr>
        <w:t>202</w:t>
      </w:r>
      <w:r w:rsidR="00711ECB">
        <w:rPr>
          <w:sz w:val="24"/>
          <w:szCs w:val="24"/>
        </w:rPr>
        <w:t>5</w:t>
      </w:r>
      <w:r w:rsidRPr="00495E8F">
        <w:rPr>
          <w:sz w:val="24"/>
          <w:szCs w:val="24"/>
        </w:rPr>
        <w:t xml:space="preserve">  –</w:t>
      </w:r>
      <w:proofErr w:type="gramEnd"/>
      <w:r w:rsidRPr="00495E8F">
        <w:rPr>
          <w:sz w:val="24"/>
          <w:szCs w:val="24"/>
        </w:rPr>
        <w:t xml:space="preserve">  předpoklad </w:t>
      </w:r>
      <w:r w:rsidR="001670B8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CE5589">
        <w:rPr>
          <w:sz w:val="24"/>
          <w:szCs w:val="24"/>
        </w:rPr>
        <w:t>y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9E4B65F" w14:textId="77777777" w:rsidR="00E8210F" w:rsidRDefault="00E8210F" w:rsidP="007748C9">
      <w:pPr>
        <w:rPr>
          <w:b/>
          <w:sz w:val="24"/>
          <w:szCs w:val="24"/>
        </w:rPr>
      </w:pPr>
    </w:p>
    <w:p w14:paraId="5C60981C" w14:textId="6A7D0990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595CACB" w14:textId="77777777" w:rsidR="00E8210F" w:rsidRDefault="00E8210F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069D65C6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</w:t>
      </w:r>
      <w:proofErr w:type="gramStart"/>
      <w:r w:rsidRPr="007748C9">
        <w:rPr>
          <w:b/>
          <w:sz w:val="24"/>
          <w:szCs w:val="24"/>
        </w:rPr>
        <w:t xml:space="preserve">financování:  </w:t>
      </w:r>
      <w:r w:rsidR="00FA725C" w:rsidRPr="00C73E72">
        <w:rPr>
          <w:sz w:val="24"/>
          <w:szCs w:val="24"/>
        </w:rPr>
        <w:t>Škody</w:t>
      </w:r>
      <w:proofErr w:type="gramEnd"/>
      <w:r w:rsidR="00FA725C" w:rsidRPr="00C73E72">
        <w:rPr>
          <w:sz w:val="24"/>
          <w:szCs w:val="24"/>
        </w:rPr>
        <w:t xml:space="preserve"> po zimě 202</w:t>
      </w:r>
      <w:r w:rsidR="00B52406">
        <w:rPr>
          <w:sz w:val="24"/>
          <w:szCs w:val="24"/>
        </w:rPr>
        <w:t>5</w:t>
      </w:r>
      <w:r w:rsidR="00FA725C" w:rsidRPr="00C73E72">
        <w:rPr>
          <w:sz w:val="24"/>
          <w:szCs w:val="24"/>
        </w:rPr>
        <w:t xml:space="preserve"> JÚ 10068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5836F68" w14:textId="77777777" w:rsidR="00E8210F" w:rsidRDefault="00E8210F" w:rsidP="00710487">
      <w:pPr>
        <w:jc w:val="both"/>
        <w:rPr>
          <w:b/>
          <w:sz w:val="24"/>
          <w:szCs w:val="24"/>
        </w:rPr>
      </w:pPr>
    </w:p>
    <w:p w14:paraId="1A924FCF" w14:textId="5EF4D321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804EB">
        <w:rPr>
          <w:sz w:val="24"/>
          <w:szCs w:val="24"/>
        </w:rPr>
        <w:t>měsíční</w:t>
      </w:r>
    </w:p>
    <w:p w14:paraId="60241A5E" w14:textId="77777777" w:rsidR="00C804EB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64148281" w14:textId="77777777" w:rsidR="00C804EB" w:rsidRPr="006D3FD4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 xml:space="preserve">stavebních prací, po předání řádně vedených dokladů (stavební deník, zkoušky, </w:t>
      </w:r>
      <w:proofErr w:type="gramStart"/>
      <w:r w:rsidRPr="006D3FD4">
        <w:rPr>
          <w:sz w:val="24"/>
          <w:szCs w:val="24"/>
        </w:rPr>
        <w:t>atesty,</w:t>
      </w:r>
      <w:proofErr w:type="gramEnd"/>
      <w:r w:rsidRPr="006D3FD4">
        <w:rPr>
          <w:sz w:val="24"/>
          <w:szCs w:val="24"/>
        </w:rPr>
        <w:t xml:space="preserve"> apod.) a to v návaznosti na podpis Předávacího protokolu o převzetí díla.</w:t>
      </w:r>
    </w:p>
    <w:p w14:paraId="40BA396F" w14:textId="77777777" w:rsidR="00266130" w:rsidRDefault="00266130" w:rsidP="00266130">
      <w:pPr>
        <w:jc w:val="both"/>
        <w:rPr>
          <w:sz w:val="24"/>
          <w:szCs w:val="24"/>
        </w:rPr>
      </w:pPr>
    </w:p>
    <w:p w14:paraId="2B0F8ECD" w14:textId="77777777" w:rsidR="00266130" w:rsidRDefault="00266130" w:rsidP="00266130">
      <w:pPr>
        <w:jc w:val="both"/>
        <w:rPr>
          <w:sz w:val="24"/>
          <w:szCs w:val="24"/>
        </w:rPr>
      </w:pPr>
    </w:p>
    <w:p w14:paraId="2AA04509" w14:textId="77777777" w:rsidR="00266130" w:rsidRDefault="00266130" w:rsidP="00266130">
      <w:pPr>
        <w:jc w:val="both"/>
        <w:rPr>
          <w:sz w:val="24"/>
          <w:szCs w:val="24"/>
        </w:rPr>
      </w:pPr>
    </w:p>
    <w:p w14:paraId="4D625C92" w14:textId="77777777" w:rsidR="00266130" w:rsidRDefault="00266130" w:rsidP="00266130">
      <w:pPr>
        <w:jc w:val="both"/>
        <w:rPr>
          <w:sz w:val="24"/>
          <w:szCs w:val="24"/>
        </w:rPr>
      </w:pPr>
    </w:p>
    <w:p w14:paraId="25687690" w14:textId="77777777" w:rsidR="00266130" w:rsidRDefault="00266130" w:rsidP="00266130">
      <w:pPr>
        <w:jc w:val="both"/>
        <w:rPr>
          <w:sz w:val="24"/>
          <w:szCs w:val="24"/>
        </w:rPr>
      </w:pPr>
    </w:p>
    <w:p w14:paraId="19565980" w14:textId="77777777" w:rsidR="00266130" w:rsidRDefault="00266130" w:rsidP="00266130">
      <w:pPr>
        <w:jc w:val="both"/>
        <w:rPr>
          <w:sz w:val="24"/>
          <w:szCs w:val="24"/>
        </w:rPr>
      </w:pPr>
    </w:p>
    <w:p w14:paraId="3E7F918B" w14:textId="77777777" w:rsidR="00266130" w:rsidRDefault="00266130" w:rsidP="00266130">
      <w:pPr>
        <w:jc w:val="both"/>
        <w:rPr>
          <w:sz w:val="24"/>
          <w:szCs w:val="24"/>
        </w:rPr>
      </w:pPr>
    </w:p>
    <w:p w14:paraId="62FE5F54" w14:textId="77777777" w:rsidR="00266130" w:rsidRDefault="00266130" w:rsidP="00266130">
      <w:pPr>
        <w:jc w:val="both"/>
        <w:rPr>
          <w:sz w:val="24"/>
          <w:szCs w:val="24"/>
        </w:rPr>
      </w:pPr>
    </w:p>
    <w:p w14:paraId="2534C94C" w14:textId="77777777" w:rsidR="00266130" w:rsidRDefault="00266130" w:rsidP="00266130">
      <w:pPr>
        <w:jc w:val="both"/>
        <w:rPr>
          <w:sz w:val="24"/>
          <w:szCs w:val="24"/>
        </w:rPr>
      </w:pPr>
    </w:p>
    <w:p w14:paraId="2C9B4375" w14:textId="77777777" w:rsidR="00266130" w:rsidRDefault="00266130" w:rsidP="00266130">
      <w:pPr>
        <w:jc w:val="both"/>
        <w:rPr>
          <w:sz w:val="24"/>
          <w:szCs w:val="24"/>
        </w:rPr>
      </w:pPr>
    </w:p>
    <w:p w14:paraId="1A1CC182" w14:textId="77777777" w:rsidR="00266130" w:rsidRDefault="00266130" w:rsidP="00266130">
      <w:pPr>
        <w:jc w:val="both"/>
        <w:rPr>
          <w:sz w:val="24"/>
          <w:szCs w:val="24"/>
        </w:rPr>
      </w:pPr>
    </w:p>
    <w:p w14:paraId="76CE4949" w14:textId="77777777" w:rsidR="00266130" w:rsidRDefault="00266130" w:rsidP="00266130">
      <w:pPr>
        <w:jc w:val="both"/>
        <w:rPr>
          <w:sz w:val="24"/>
          <w:szCs w:val="24"/>
        </w:rPr>
      </w:pPr>
    </w:p>
    <w:p w14:paraId="07913769" w14:textId="77777777" w:rsidR="00266130" w:rsidRDefault="00266130" w:rsidP="00266130">
      <w:pPr>
        <w:jc w:val="both"/>
        <w:rPr>
          <w:sz w:val="24"/>
          <w:szCs w:val="24"/>
        </w:rPr>
      </w:pPr>
    </w:p>
    <w:p w14:paraId="2D46976D" w14:textId="29288308" w:rsidR="00280173" w:rsidRPr="00266130" w:rsidRDefault="007748C9" w:rsidP="00266130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004CEF">
        <w:rPr>
          <w:rFonts w:ascii="Arial" w:hAnsi="Arial"/>
        </w:rPr>
        <w:br w:type="textWrapping" w:clear="all"/>
      </w:r>
      <w:r w:rsidR="00CA0030">
        <w:rPr>
          <w:b/>
          <w:noProof/>
          <w:sz w:val="24"/>
          <w:szCs w:val="24"/>
        </w:rPr>
        <w:drawing>
          <wp:inline distT="0" distB="0" distL="0" distR="0" wp14:anchorId="4EDEADBD" wp14:editId="4FBC1289">
            <wp:extent cx="2880000" cy="2160000"/>
            <wp:effectExtent l="0" t="0" r="0" b="0"/>
            <wp:docPr id="1563705560" name="Obrázek 6" descr="Obsah obrázku venku, silnice, rostlina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705560" name="Obrázek 6" descr="Obsah obrázku venku, silnice, rostlina, tráva&#10;&#10;Popis byl vytvořen automaticky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B4E94">
        <w:rPr>
          <w:rFonts w:ascii="Arial" w:hAnsi="Arial"/>
          <w:noProof/>
        </w:rPr>
        <w:drawing>
          <wp:inline distT="0" distB="0" distL="0" distR="0" wp14:anchorId="10EFE47A" wp14:editId="6AC52BA7">
            <wp:extent cx="2877820" cy="2158365"/>
            <wp:effectExtent l="0" t="0" r="0" b="0"/>
            <wp:docPr id="1287425490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AA512DD" w14:textId="14DD2624" w:rsidR="00280173" w:rsidRDefault="00280173" w:rsidP="00280173">
      <w:pPr>
        <w:tabs>
          <w:tab w:val="left" w:pos="963"/>
        </w:tabs>
        <w:rPr>
          <w:rFonts w:ascii="Arial" w:hAnsi="Arial"/>
        </w:rPr>
      </w:pPr>
    </w:p>
    <w:p w14:paraId="39C06E0D" w14:textId="048E5FA1" w:rsidR="00710487" w:rsidRDefault="00FB55DB" w:rsidP="00280173">
      <w:pPr>
        <w:tabs>
          <w:tab w:val="left" w:pos="963"/>
        </w:tabs>
        <w:rPr>
          <w:rFonts w:ascii="Arial" w:hAnsi="Arial"/>
        </w:rPr>
      </w:pPr>
      <w:r>
        <w:rPr>
          <w:b/>
          <w:noProof/>
          <w:sz w:val="24"/>
          <w:szCs w:val="24"/>
        </w:rPr>
        <w:drawing>
          <wp:inline distT="0" distB="0" distL="0" distR="0" wp14:anchorId="373E3388" wp14:editId="684BAA6A">
            <wp:extent cx="2880000" cy="2160000"/>
            <wp:effectExtent l="0" t="0" r="0" b="0"/>
            <wp:docPr id="1579668301" name="Obrázek 8" descr="Obsah obrázku venku, území, rostlin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668301" name="Obrázek 8" descr="Obsah obrázku venku, území, rostlina, strom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644E">
        <w:rPr>
          <w:rFonts w:ascii="Arial" w:hAnsi="Arial"/>
          <w:noProof/>
        </w:rPr>
        <w:drawing>
          <wp:inline distT="0" distB="0" distL="0" distR="0" wp14:anchorId="72AEA5A8" wp14:editId="05AE2356">
            <wp:extent cx="2877820" cy="2158365"/>
            <wp:effectExtent l="0" t="0" r="0" b="0"/>
            <wp:docPr id="186361476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7669C2" w14:textId="3F36F72F" w:rsidR="007748C9" w:rsidRPr="007748C9" w:rsidRDefault="00D55B1A" w:rsidP="007748C9">
      <w:pPr>
        <w:rPr>
          <w:rFonts w:ascii="Arial" w:hAnsi="Arial"/>
        </w:rPr>
      </w:pPr>
      <w:r>
        <w:rPr>
          <w:rFonts w:ascii="Arial" w:hAnsi="Arial"/>
        </w:rPr>
        <w:br w:type="textWrapping" w:clear="all"/>
      </w:r>
    </w:p>
    <w:p w14:paraId="541C39F9" w14:textId="77777777" w:rsidR="00770E90" w:rsidRDefault="00770E90" w:rsidP="007748C9">
      <w:pPr>
        <w:jc w:val="both"/>
        <w:rPr>
          <w:b/>
          <w:sz w:val="24"/>
          <w:szCs w:val="24"/>
        </w:rPr>
      </w:pPr>
    </w:p>
    <w:p w14:paraId="76CAB3DB" w14:textId="77777777" w:rsidR="00984F50" w:rsidRDefault="00984F50" w:rsidP="007748C9">
      <w:pPr>
        <w:jc w:val="both"/>
        <w:rPr>
          <w:b/>
          <w:sz w:val="24"/>
          <w:szCs w:val="24"/>
        </w:rPr>
      </w:pPr>
    </w:p>
    <w:p w14:paraId="21CC613D" w14:textId="77777777" w:rsidR="00AD16B0" w:rsidRDefault="00AD16B0" w:rsidP="007748C9">
      <w:pPr>
        <w:jc w:val="both"/>
        <w:rPr>
          <w:b/>
          <w:sz w:val="24"/>
          <w:szCs w:val="24"/>
        </w:rPr>
      </w:pPr>
    </w:p>
    <w:p w14:paraId="6EC40540" w14:textId="19B076DB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0FC0194D" w14:textId="77777777" w:rsidR="005523A8" w:rsidRPr="001D3C1D" w:rsidRDefault="005523A8" w:rsidP="005523A8">
      <w:pPr>
        <w:jc w:val="both"/>
        <w:rPr>
          <w:sz w:val="24"/>
          <w:szCs w:val="24"/>
        </w:rPr>
      </w:pPr>
      <w:r w:rsidRPr="001D3C1D">
        <w:rPr>
          <w:sz w:val="24"/>
          <w:szCs w:val="24"/>
        </w:rPr>
        <w:t>J</w:t>
      </w:r>
      <w:r>
        <w:rPr>
          <w:sz w:val="24"/>
          <w:szCs w:val="24"/>
        </w:rPr>
        <w:t>aroslav Hejduk</w:t>
      </w:r>
      <w:r w:rsidRPr="001D3C1D">
        <w:rPr>
          <w:sz w:val="24"/>
          <w:szCs w:val="24"/>
        </w:rPr>
        <w:t>, provozní cestmistr, tel: 736</w:t>
      </w:r>
      <w:r>
        <w:rPr>
          <w:sz w:val="24"/>
          <w:szCs w:val="24"/>
        </w:rPr>
        <w:t> 623 714</w:t>
      </w:r>
      <w:r w:rsidRPr="001D3C1D">
        <w:rPr>
          <w:sz w:val="24"/>
          <w:szCs w:val="24"/>
        </w:rPr>
        <w:t xml:space="preserve">, email: </w:t>
      </w:r>
      <w:hyperlink r:id="rId13" w:history="1">
        <w:r w:rsidRPr="00EF3843">
          <w:rPr>
            <w:rStyle w:val="Hypertextovodkaz"/>
            <w:sz w:val="24"/>
            <w:szCs w:val="24"/>
          </w:rPr>
          <w:t>jaroslav.hejduk@ksus.cz</w:t>
        </w:r>
      </w:hyperlink>
    </w:p>
    <w:p w14:paraId="2C50497C" w14:textId="6CC73069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4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5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6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3AFEB7B0" w14:textId="77777777" w:rsidR="003A295A" w:rsidRDefault="003A295A" w:rsidP="007748C9">
      <w:pPr>
        <w:jc w:val="both"/>
        <w:rPr>
          <w:sz w:val="24"/>
          <w:szCs w:val="24"/>
        </w:rPr>
      </w:pPr>
    </w:p>
    <w:p w14:paraId="4B2D7E0D" w14:textId="10EBA3FC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3623798F" w:rsidR="007748C9" w:rsidRPr="007748C9" w:rsidRDefault="007748C9" w:rsidP="007748C9">
      <w:pPr>
        <w:rPr>
          <w:bCs/>
          <w:sz w:val="24"/>
          <w:szCs w:val="24"/>
        </w:rPr>
      </w:pPr>
      <w:proofErr w:type="gramStart"/>
      <w:r w:rsidRPr="007748C9">
        <w:rPr>
          <w:sz w:val="24"/>
          <w:szCs w:val="24"/>
        </w:rPr>
        <w:t xml:space="preserve">Zpracoval:  </w:t>
      </w:r>
      <w:r w:rsidR="00136D5E">
        <w:rPr>
          <w:sz w:val="24"/>
          <w:szCs w:val="24"/>
        </w:rPr>
        <w:t>Tomáš</w:t>
      </w:r>
      <w:proofErr w:type="gramEnd"/>
      <w:r w:rsidR="00136D5E">
        <w:rPr>
          <w:sz w:val="24"/>
          <w:szCs w:val="24"/>
        </w:rPr>
        <w:t xml:space="preserve">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F848FF">
      <w:headerReference w:type="first" r:id="rId17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0AEE2B" w14:textId="77777777" w:rsidR="00F848FF" w:rsidRDefault="00F848FF">
      <w:r>
        <w:separator/>
      </w:r>
    </w:p>
  </w:endnote>
  <w:endnote w:type="continuationSeparator" w:id="0">
    <w:p w14:paraId="72062C98" w14:textId="77777777" w:rsidR="00F848FF" w:rsidRDefault="00F848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1FDBBC" w14:textId="77777777" w:rsidR="00F848FF" w:rsidRDefault="00F848FF">
      <w:r>
        <w:separator/>
      </w:r>
    </w:p>
  </w:footnote>
  <w:footnote w:type="continuationSeparator" w:id="0">
    <w:p w14:paraId="7611399B" w14:textId="77777777" w:rsidR="00F848FF" w:rsidRDefault="00F848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4.8pt">
          <v:imagedata r:id="rId1" o:title=""/>
        </v:shape>
        <o:OLEObject Type="Embed" ProgID="MSPhotoEd.3" ShapeID="_x0000_i1025" DrawAspect="Content" ObjectID="_1798881600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 xml:space="preserve">150 </w:t>
    </w:r>
    <w:proofErr w:type="gramStart"/>
    <w:r>
      <w:rPr>
        <w:b/>
        <w:bCs/>
        <w:i/>
        <w:iCs/>
        <w:color w:val="000080"/>
        <w:sz w:val="28"/>
        <w:szCs w:val="28"/>
      </w:rPr>
      <w:t>21  PRAHA</w:t>
    </w:r>
    <w:proofErr w:type="gramEnd"/>
    <w:r>
      <w:rPr>
        <w:b/>
        <w:bCs/>
        <w:i/>
        <w:iCs/>
        <w:color w:val="000080"/>
        <w:sz w:val="28"/>
        <w:szCs w:val="28"/>
      </w:rPr>
      <w:t xml:space="preserve">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7C8"/>
    <w:rsid w:val="00004CEF"/>
    <w:rsid w:val="00006278"/>
    <w:rsid w:val="00011234"/>
    <w:rsid w:val="000141E2"/>
    <w:rsid w:val="00014593"/>
    <w:rsid w:val="00015B51"/>
    <w:rsid w:val="00017EC9"/>
    <w:rsid w:val="00021B06"/>
    <w:rsid w:val="00033108"/>
    <w:rsid w:val="000358D7"/>
    <w:rsid w:val="00037A8C"/>
    <w:rsid w:val="00041252"/>
    <w:rsid w:val="00046972"/>
    <w:rsid w:val="000479F9"/>
    <w:rsid w:val="00047C11"/>
    <w:rsid w:val="00057546"/>
    <w:rsid w:val="0006137F"/>
    <w:rsid w:val="00070F17"/>
    <w:rsid w:val="000746BE"/>
    <w:rsid w:val="00084453"/>
    <w:rsid w:val="00085839"/>
    <w:rsid w:val="000873FF"/>
    <w:rsid w:val="000877D1"/>
    <w:rsid w:val="00087E60"/>
    <w:rsid w:val="00090381"/>
    <w:rsid w:val="000A2890"/>
    <w:rsid w:val="000B1342"/>
    <w:rsid w:val="000B33BD"/>
    <w:rsid w:val="000B4544"/>
    <w:rsid w:val="000B62DF"/>
    <w:rsid w:val="000C14FD"/>
    <w:rsid w:val="000C3CEB"/>
    <w:rsid w:val="000E7B02"/>
    <w:rsid w:val="000F1016"/>
    <w:rsid w:val="000F3341"/>
    <w:rsid w:val="000F3502"/>
    <w:rsid w:val="000F4128"/>
    <w:rsid w:val="000F5BA7"/>
    <w:rsid w:val="0010006D"/>
    <w:rsid w:val="00100375"/>
    <w:rsid w:val="001034E3"/>
    <w:rsid w:val="00106B1C"/>
    <w:rsid w:val="001075A5"/>
    <w:rsid w:val="00111A3C"/>
    <w:rsid w:val="0011388A"/>
    <w:rsid w:val="00115AC1"/>
    <w:rsid w:val="00135344"/>
    <w:rsid w:val="0013578E"/>
    <w:rsid w:val="00136D5E"/>
    <w:rsid w:val="00154440"/>
    <w:rsid w:val="00154B47"/>
    <w:rsid w:val="001670B8"/>
    <w:rsid w:val="00186B38"/>
    <w:rsid w:val="001A30A9"/>
    <w:rsid w:val="001A73CD"/>
    <w:rsid w:val="001B19D0"/>
    <w:rsid w:val="001B1ED8"/>
    <w:rsid w:val="001B5039"/>
    <w:rsid w:val="001D2C97"/>
    <w:rsid w:val="001D3A3F"/>
    <w:rsid w:val="001D5040"/>
    <w:rsid w:val="001E2C25"/>
    <w:rsid w:val="001E4D37"/>
    <w:rsid w:val="001F10B2"/>
    <w:rsid w:val="001F5286"/>
    <w:rsid w:val="00212DCB"/>
    <w:rsid w:val="00230FB5"/>
    <w:rsid w:val="00240524"/>
    <w:rsid w:val="00241168"/>
    <w:rsid w:val="00244454"/>
    <w:rsid w:val="00251269"/>
    <w:rsid w:val="00257003"/>
    <w:rsid w:val="00260177"/>
    <w:rsid w:val="002628CA"/>
    <w:rsid w:val="00265221"/>
    <w:rsid w:val="00266130"/>
    <w:rsid w:val="00274721"/>
    <w:rsid w:val="002766F2"/>
    <w:rsid w:val="00280173"/>
    <w:rsid w:val="0028099C"/>
    <w:rsid w:val="002845A9"/>
    <w:rsid w:val="00286869"/>
    <w:rsid w:val="00290151"/>
    <w:rsid w:val="00290DD0"/>
    <w:rsid w:val="002912DF"/>
    <w:rsid w:val="00295E76"/>
    <w:rsid w:val="002979E1"/>
    <w:rsid w:val="002A5EF1"/>
    <w:rsid w:val="002B1416"/>
    <w:rsid w:val="002C7E0D"/>
    <w:rsid w:val="002E03D5"/>
    <w:rsid w:val="002E324D"/>
    <w:rsid w:val="002E35EE"/>
    <w:rsid w:val="002F237C"/>
    <w:rsid w:val="00301838"/>
    <w:rsid w:val="00301D64"/>
    <w:rsid w:val="003056A5"/>
    <w:rsid w:val="00315694"/>
    <w:rsid w:val="00324059"/>
    <w:rsid w:val="00327579"/>
    <w:rsid w:val="00330CCD"/>
    <w:rsid w:val="00331605"/>
    <w:rsid w:val="00334FDC"/>
    <w:rsid w:val="00340320"/>
    <w:rsid w:val="00341951"/>
    <w:rsid w:val="00343E01"/>
    <w:rsid w:val="00345B9E"/>
    <w:rsid w:val="00350C38"/>
    <w:rsid w:val="00355836"/>
    <w:rsid w:val="0035629C"/>
    <w:rsid w:val="00360306"/>
    <w:rsid w:val="00361C94"/>
    <w:rsid w:val="00363311"/>
    <w:rsid w:val="00365BBF"/>
    <w:rsid w:val="003711CB"/>
    <w:rsid w:val="00371251"/>
    <w:rsid w:val="00372A69"/>
    <w:rsid w:val="00380552"/>
    <w:rsid w:val="00380F83"/>
    <w:rsid w:val="00384DB8"/>
    <w:rsid w:val="003867A0"/>
    <w:rsid w:val="00387BCB"/>
    <w:rsid w:val="00392CDA"/>
    <w:rsid w:val="003A295A"/>
    <w:rsid w:val="003A50BB"/>
    <w:rsid w:val="003B3C2B"/>
    <w:rsid w:val="003B65A9"/>
    <w:rsid w:val="003D2CE4"/>
    <w:rsid w:val="003D6D35"/>
    <w:rsid w:val="003D7035"/>
    <w:rsid w:val="003D70C7"/>
    <w:rsid w:val="003E0A2A"/>
    <w:rsid w:val="003F3190"/>
    <w:rsid w:val="003F386D"/>
    <w:rsid w:val="00402A9D"/>
    <w:rsid w:val="00435477"/>
    <w:rsid w:val="004429D0"/>
    <w:rsid w:val="00446BD7"/>
    <w:rsid w:val="004516E7"/>
    <w:rsid w:val="00453044"/>
    <w:rsid w:val="00456892"/>
    <w:rsid w:val="004628B8"/>
    <w:rsid w:val="00463CD7"/>
    <w:rsid w:val="00466026"/>
    <w:rsid w:val="0047323C"/>
    <w:rsid w:val="004734B7"/>
    <w:rsid w:val="004858C1"/>
    <w:rsid w:val="00495E8F"/>
    <w:rsid w:val="004A7ED8"/>
    <w:rsid w:val="004B4753"/>
    <w:rsid w:val="00500200"/>
    <w:rsid w:val="00500332"/>
    <w:rsid w:val="0051426B"/>
    <w:rsid w:val="00514EF3"/>
    <w:rsid w:val="005156EC"/>
    <w:rsid w:val="00521358"/>
    <w:rsid w:val="00524F3E"/>
    <w:rsid w:val="00530DD6"/>
    <w:rsid w:val="00530FF6"/>
    <w:rsid w:val="00537945"/>
    <w:rsid w:val="00551724"/>
    <w:rsid w:val="005523A8"/>
    <w:rsid w:val="0055275B"/>
    <w:rsid w:val="0055640C"/>
    <w:rsid w:val="00560783"/>
    <w:rsid w:val="0056604A"/>
    <w:rsid w:val="0057303D"/>
    <w:rsid w:val="00573326"/>
    <w:rsid w:val="005825C9"/>
    <w:rsid w:val="00594D9C"/>
    <w:rsid w:val="00597395"/>
    <w:rsid w:val="005A40D8"/>
    <w:rsid w:val="005A459E"/>
    <w:rsid w:val="005A5410"/>
    <w:rsid w:val="005C535E"/>
    <w:rsid w:val="005D473D"/>
    <w:rsid w:val="005E3715"/>
    <w:rsid w:val="005E5B94"/>
    <w:rsid w:val="005F061A"/>
    <w:rsid w:val="005F2636"/>
    <w:rsid w:val="00604ABC"/>
    <w:rsid w:val="006117AB"/>
    <w:rsid w:val="00626B1D"/>
    <w:rsid w:val="00633449"/>
    <w:rsid w:val="006337B2"/>
    <w:rsid w:val="0063386A"/>
    <w:rsid w:val="006374CB"/>
    <w:rsid w:val="00660FE2"/>
    <w:rsid w:val="00671B92"/>
    <w:rsid w:val="0067648F"/>
    <w:rsid w:val="00677509"/>
    <w:rsid w:val="0068034A"/>
    <w:rsid w:val="006A140B"/>
    <w:rsid w:val="006B06C6"/>
    <w:rsid w:val="006B49BC"/>
    <w:rsid w:val="006C14F4"/>
    <w:rsid w:val="006C6EC2"/>
    <w:rsid w:val="006E74E7"/>
    <w:rsid w:val="006F0DA4"/>
    <w:rsid w:val="006F4635"/>
    <w:rsid w:val="006F5D25"/>
    <w:rsid w:val="006F6E9B"/>
    <w:rsid w:val="00701512"/>
    <w:rsid w:val="00702833"/>
    <w:rsid w:val="007070A9"/>
    <w:rsid w:val="00710487"/>
    <w:rsid w:val="00711ECB"/>
    <w:rsid w:val="00717D2C"/>
    <w:rsid w:val="00722867"/>
    <w:rsid w:val="00726880"/>
    <w:rsid w:val="00731CC6"/>
    <w:rsid w:val="007367A5"/>
    <w:rsid w:val="00741C84"/>
    <w:rsid w:val="0074505D"/>
    <w:rsid w:val="00757F47"/>
    <w:rsid w:val="007669D3"/>
    <w:rsid w:val="007675D8"/>
    <w:rsid w:val="00770E90"/>
    <w:rsid w:val="007748C9"/>
    <w:rsid w:val="007755CC"/>
    <w:rsid w:val="00786FAB"/>
    <w:rsid w:val="0079673D"/>
    <w:rsid w:val="007A1E01"/>
    <w:rsid w:val="007B05DC"/>
    <w:rsid w:val="007C1C14"/>
    <w:rsid w:val="007C25AA"/>
    <w:rsid w:val="007C33B8"/>
    <w:rsid w:val="007C5664"/>
    <w:rsid w:val="007C585C"/>
    <w:rsid w:val="007C7839"/>
    <w:rsid w:val="007C7FFC"/>
    <w:rsid w:val="007D1E52"/>
    <w:rsid w:val="007E1576"/>
    <w:rsid w:val="007F2E3E"/>
    <w:rsid w:val="007F5640"/>
    <w:rsid w:val="00801FBD"/>
    <w:rsid w:val="00803561"/>
    <w:rsid w:val="00814675"/>
    <w:rsid w:val="00817ECC"/>
    <w:rsid w:val="00821A4D"/>
    <w:rsid w:val="00823ED1"/>
    <w:rsid w:val="00830510"/>
    <w:rsid w:val="00841AD1"/>
    <w:rsid w:val="00842112"/>
    <w:rsid w:val="00844AE5"/>
    <w:rsid w:val="00857FD3"/>
    <w:rsid w:val="008766AF"/>
    <w:rsid w:val="00883EA3"/>
    <w:rsid w:val="0088665C"/>
    <w:rsid w:val="008900F9"/>
    <w:rsid w:val="008A28F1"/>
    <w:rsid w:val="008A61F4"/>
    <w:rsid w:val="008B501C"/>
    <w:rsid w:val="008C04E6"/>
    <w:rsid w:val="008C66CA"/>
    <w:rsid w:val="008D24F7"/>
    <w:rsid w:val="008D7B5D"/>
    <w:rsid w:val="008E0295"/>
    <w:rsid w:val="008E0455"/>
    <w:rsid w:val="008E1CD2"/>
    <w:rsid w:val="008E1F07"/>
    <w:rsid w:val="008E6569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22FE0"/>
    <w:rsid w:val="00942671"/>
    <w:rsid w:val="009457AD"/>
    <w:rsid w:val="009461DB"/>
    <w:rsid w:val="0094644E"/>
    <w:rsid w:val="0094649F"/>
    <w:rsid w:val="0095739F"/>
    <w:rsid w:val="00961A7B"/>
    <w:rsid w:val="00970F4A"/>
    <w:rsid w:val="009760BF"/>
    <w:rsid w:val="00977851"/>
    <w:rsid w:val="00984F50"/>
    <w:rsid w:val="00992A5F"/>
    <w:rsid w:val="00994D34"/>
    <w:rsid w:val="009B09B0"/>
    <w:rsid w:val="009B0C2F"/>
    <w:rsid w:val="009B5777"/>
    <w:rsid w:val="009C2E2C"/>
    <w:rsid w:val="009C518E"/>
    <w:rsid w:val="009D1710"/>
    <w:rsid w:val="009E34B0"/>
    <w:rsid w:val="009F2D44"/>
    <w:rsid w:val="009F40B6"/>
    <w:rsid w:val="00A02DFB"/>
    <w:rsid w:val="00A13F90"/>
    <w:rsid w:val="00A14D29"/>
    <w:rsid w:val="00A22522"/>
    <w:rsid w:val="00A267A3"/>
    <w:rsid w:val="00A4586E"/>
    <w:rsid w:val="00A47999"/>
    <w:rsid w:val="00A648D0"/>
    <w:rsid w:val="00A667E6"/>
    <w:rsid w:val="00A70A1B"/>
    <w:rsid w:val="00A72A30"/>
    <w:rsid w:val="00A806DC"/>
    <w:rsid w:val="00A80752"/>
    <w:rsid w:val="00A90A81"/>
    <w:rsid w:val="00A92367"/>
    <w:rsid w:val="00A95E47"/>
    <w:rsid w:val="00AA2575"/>
    <w:rsid w:val="00AA6F23"/>
    <w:rsid w:val="00AB009C"/>
    <w:rsid w:val="00AB0830"/>
    <w:rsid w:val="00AB7C2F"/>
    <w:rsid w:val="00AC0761"/>
    <w:rsid w:val="00AC11C6"/>
    <w:rsid w:val="00AC268C"/>
    <w:rsid w:val="00AC3C82"/>
    <w:rsid w:val="00AD16B0"/>
    <w:rsid w:val="00AD1EDD"/>
    <w:rsid w:val="00AD349C"/>
    <w:rsid w:val="00AD4EF5"/>
    <w:rsid w:val="00AD5B9F"/>
    <w:rsid w:val="00AD7843"/>
    <w:rsid w:val="00AF124F"/>
    <w:rsid w:val="00AF13CF"/>
    <w:rsid w:val="00AF1F9A"/>
    <w:rsid w:val="00AF775D"/>
    <w:rsid w:val="00B04E46"/>
    <w:rsid w:val="00B13D03"/>
    <w:rsid w:val="00B14D7E"/>
    <w:rsid w:val="00B16A9A"/>
    <w:rsid w:val="00B31390"/>
    <w:rsid w:val="00B33AB0"/>
    <w:rsid w:val="00B33E7E"/>
    <w:rsid w:val="00B42D9B"/>
    <w:rsid w:val="00B44198"/>
    <w:rsid w:val="00B50D28"/>
    <w:rsid w:val="00B52406"/>
    <w:rsid w:val="00B576ED"/>
    <w:rsid w:val="00B75C45"/>
    <w:rsid w:val="00B84857"/>
    <w:rsid w:val="00B86E0B"/>
    <w:rsid w:val="00B927C8"/>
    <w:rsid w:val="00B93B81"/>
    <w:rsid w:val="00B955B1"/>
    <w:rsid w:val="00BA16D4"/>
    <w:rsid w:val="00BA303A"/>
    <w:rsid w:val="00BB02FE"/>
    <w:rsid w:val="00BB3980"/>
    <w:rsid w:val="00BC508E"/>
    <w:rsid w:val="00BD36CE"/>
    <w:rsid w:val="00BD668B"/>
    <w:rsid w:val="00BE09C2"/>
    <w:rsid w:val="00BE1FBA"/>
    <w:rsid w:val="00BF245E"/>
    <w:rsid w:val="00BF634A"/>
    <w:rsid w:val="00BF69A8"/>
    <w:rsid w:val="00BF7F50"/>
    <w:rsid w:val="00C101AD"/>
    <w:rsid w:val="00C14DD0"/>
    <w:rsid w:val="00C25ED1"/>
    <w:rsid w:val="00C33E21"/>
    <w:rsid w:val="00C3673C"/>
    <w:rsid w:val="00C46C50"/>
    <w:rsid w:val="00C47F50"/>
    <w:rsid w:val="00C514EF"/>
    <w:rsid w:val="00C52AD4"/>
    <w:rsid w:val="00C52D34"/>
    <w:rsid w:val="00C60FEB"/>
    <w:rsid w:val="00C610B9"/>
    <w:rsid w:val="00C65E1B"/>
    <w:rsid w:val="00C7326A"/>
    <w:rsid w:val="00C804EB"/>
    <w:rsid w:val="00C80A2F"/>
    <w:rsid w:val="00C83FCE"/>
    <w:rsid w:val="00C971D4"/>
    <w:rsid w:val="00C97CA4"/>
    <w:rsid w:val="00C97F4E"/>
    <w:rsid w:val="00CA0030"/>
    <w:rsid w:val="00CA0187"/>
    <w:rsid w:val="00CA1544"/>
    <w:rsid w:val="00CC6828"/>
    <w:rsid w:val="00CD083A"/>
    <w:rsid w:val="00CE5589"/>
    <w:rsid w:val="00CE6C31"/>
    <w:rsid w:val="00CF325D"/>
    <w:rsid w:val="00CF34E4"/>
    <w:rsid w:val="00CF43EE"/>
    <w:rsid w:val="00CF4808"/>
    <w:rsid w:val="00D018A6"/>
    <w:rsid w:val="00D034A8"/>
    <w:rsid w:val="00D073C4"/>
    <w:rsid w:val="00D11768"/>
    <w:rsid w:val="00D12CC7"/>
    <w:rsid w:val="00D20256"/>
    <w:rsid w:val="00D2377D"/>
    <w:rsid w:val="00D239B6"/>
    <w:rsid w:val="00D325CA"/>
    <w:rsid w:val="00D32F2A"/>
    <w:rsid w:val="00D33B3B"/>
    <w:rsid w:val="00D4331E"/>
    <w:rsid w:val="00D4435D"/>
    <w:rsid w:val="00D46472"/>
    <w:rsid w:val="00D50FAC"/>
    <w:rsid w:val="00D55B1A"/>
    <w:rsid w:val="00D61FF8"/>
    <w:rsid w:val="00D64053"/>
    <w:rsid w:val="00D72D9D"/>
    <w:rsid w:val="00D809E7"/>
    <w:rsid w:val="00D8224E"/>
    <w:rsid w:val="00D861D1"/>
    <w:rsid w:val="00D877E6"/>
    <w:rsid w:val="00D916E6"/>
    <w:rsid w:val="00D91F3C"/>
    <w:rsid w:val="00D95071"/>
    <w:rsid w:val="00DA0412"/>
    <w:rsid w:val="00DA4647"/>
    <w:rsid w:val="00DA646A"/>
    <w:rsid w:val="00DB69A1"/>
    <w:rsid w:val="00DB6BCF"/>
    <w:rsid w:val="00DB6FB1"/>
    <w:rsid w:val="00DC24CD"/>
    <w:rsid w:val="00DD1DD1"/>
    <w:rsid w:val="00DD477F"/>
    <w:rsid w:val="00DD6955"/>
    <w:rsid w:val="00DE16C7"/>
    <w:rsid w:val="00DE6A38"/>
    <w:rsid w:val="00DE77C4"/>
    <w:rsid w:val="00DF2DF9"/>
    <w:rsid w:val="00E04CC1"/>
    <w:rsid w:val="00E07246"/>
    <w:rsid w:val="00E07606"/>
    <w:rsid w:val="00E07617"/>
    <w:rsid w:val="00E227B0"/>
    <w:rsid w:val="00E22FEC"/>
    <w:rsid w:val="00E321B4"/>
    <w:rsid w:val="00E374C9"/>
    <w:rsid w:val="00E45AA0"/>
    <w:rsid w:val="00E60EFD"/>
    <w:rsid w:val="00E62739"/>
    <w:rsid w:val="00E62B89"/>
    <w:rsid w:val="00E67068"/>
    <w:rsid w:val="00E750C0"/>
    <w:rsid w:val="00E7730F"/>
    <w:rsid w:val="00E775C4"/>
    <w:rsid w:val="00E80ED7"/>
    <w:rsid w:val="00E817FE"/>
    <w:rsid w:val="00E8210F"/>
    <w:rsid w:val="00E8513C"/>
    <w:rsid w:val="00E94D31"/>
    <w:rsid w:val="00EA0B58"/>
    <w:rsid w:val="00EA3F27"/>
    <w:rsid w:val="00EA47C8"/>
    <w:rsid w:val="00EB4E94"/>
    <w:rsid w:val="00EC1F71"/>
    <w:rsid w:val="00EC508A"/>
    <w:rsid w:val="00EC6FB9"/>
    <w:rsid w:val="00ED1F7E"/>
    <w:rsid w:val="00ED53CB"/>
    <w:rsid w:val="00EE2048"/>
    <w:rsid w:val="00EE744B"/>
    <w:rsid w:val="00EE794D"/>
    <w:rsid w:val="00EF5C22"/>
    <w:rsid w:val="00F07C83"/>
    <w:rsid w:val="00F10C07"/>
    <w:rsid w:val="00F16A33"/>
    <w:rsid w:val="00F2159A"/>
    <w:rsid w:val="00F22580"/>
    <w:rsid w:val="00F24CB9"/>
    <w:rsid w:val="00F25868"/>
    <w:rsid w:val="00F25BCF"/>
    <w:rsid w:val="00F47DB1"/>
    <w:rsid w:val="00F545DD"/>
    <w:rsid w:val="00F60775"/>
    <w:rsid w:val="00F67C9C"/>
    <w:rsid w:val="00F73347"/>
    <w:rsid w:val="00F75FD2"/>
    <w:rsid w:val="00F766B1"/>
    <w:rsid w:val="00F81821"/>
    <w:rsid w:val="00F8276F"/>
    <w:rsid w:val="00F82BC7"/>
    <w:rsid w:val="00F838C0"/>
    <w:rsid w:val="00F848FF"/>
    <w:rsid w:val="00F90BE1"/>
    <w:rsid w:val="00F924CD"/>
    <w:rsid w:val="00FA4232"/>
    <w:rsid w:val="00FA725C"/>
    <w:rsid w:val="00FB55DB"/>
    <w:rsid w:val="00FC1DC2"/>
    <w:rsid w:val="00FC2716"/>
    <w:rsid w:val="00FC51B0"/>
    <w:rsid w:val="00FD0E10"/>
    <w:rsid w:val="00FD2339"/>
    <w:rsid w:val="00FD3AD4"/>
    <w:rsid w:val="00FE230E"/>
    <w:rsid w:val="00FE3449"/>
    <w:rsid w:val="00FF1C94"/>
    <w:rsid w:val="00FF3353"/>
    <w:rsid w:val="00FF3BB0"/>
    <w:rsid w:val="00FF7E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jaroslav.hejduk@ksus.cz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jiri.toman@ksus.cz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lenka.chmelova@ksus.cz" TargetMode="Externa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tomas.peck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1</TotalTime>
  <Pages>3</Pages>
  <Words>407</Words>
  <Characters>2772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3173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</cp:revision>
  <cp:lastPrinted>2011-01-07T09:39:00Z</cp:lastPrinted>
  <dcterms:created xsi:type="dcterms:W3CDTF">2025-01-20T11:34:00Z</dcterms:created>
  <dcterms:modified xsi:type="dcterms:W3CDTF">2025-01-20T11:34:00Z</dcterms:modified>
</cp:coreProperties>
</file>