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48460BE4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F665C8" w:rsidRPr="00902A8D">
        <w:rPr>
          <w:b/>
          <w:sz w:val="24"/>
          <w:szCs w:val="24"/>
        </w:rPr>
        <w:t xml:space="preserve">III/2765 Bítouchov - </w:t>
      </w:r>
      <w:proofErr w:type="spellStart"/>
      <w:r w:rsidR="00F665C8" w:rsidRPr="00902A8D">
        <w:rPr>
          <w:b/>
          <w:sz w:val="24"/>
          <w:szCs w:val="24"/>
        </w:rPr>
        <w:t>Zvířetice</w:t>
      </w:r>
      <w:proofErr w:type="spellEnd"/>
      <w:r w:rsidRPr="007748C9">
        <w:rPr>
          <w:b/>
          <w:sz w:val="24"/>
          <w:szCs w:val="24"/>
        </w:rPr>
        <w:t xml:space="preserve"> 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721B6783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89403C" w:rsidRPr="0089403C">
        <w:rPr>
          <w:bCs/>
          <w:sz w:val="24"/>
          <w:szCs w:val="24"/>
        </w:rPr>
        <w:t xml:space="preserve">silnice III/2765 od křižovatky se sil. III/2764 na začátek obce </w:t>
      </w:r>
      <w:proofErr w:type="spellStart"/>
      <w:r w:rsidR="0089403C" w:rsidRPr="0089403C">
        <w:rPr>
          <w:bCs/>
          <w:sz w:val="24"/>
          <w:szCs w:val="24"/>
        </w:rPr>
        <w:t>Zvířetice</w:t>
      </w:r>
      <w:proofErr w:type="spellEnd"/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18C859A3" w14:textId="77777777" w:rsidR="00507ED2" w:rsidRPr="00507ED2" w:rsidRDefault="007748C9" w:rsidP="00507ED2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507ED2" w:rsidRPr="00507ED2">
        <w:rPr>
          <w:bCs/>
          <w:sz w:val="24"/>
          <w:szCs w:val="24"/>
        </w:rPr>
        <w:t>km 0,003 – 1,306 (</w:t>
      </w:r>
      <w:proofErr w:type="spellStart"/>
      <w:r w:rsidR="00507ED2" w:rsidRPr="00507ED2">
        <w:rPr>
          <w:bCs/>
          <w:sz w:val="24"/>
          <w:szCs w:val="24"/>
        </w:rPr>
        <w:t>CleveRA</w:t>
      </w:r>
      <w:proofErr w:type="spellEnd"/>
      <w:r w:rsidR="00507ED2" w:rsidRPr="00507ED2">
        <w:rPr>
          <w:bCs/>
          <w:sz w:val="24"/>
          <w:szCs w:val="24"/>
        </w:rPr>
        <w:t xml:space="preserve"> verze sítě 2107)</w:t>
      </w:r>
    </w:p>
    <w:p w14:paraId="59237F21" w14:textId="7C29E1DC" w:rsidR="00507ED2" w:rsidRPr="00507ED2" w:rsidRDefault="00507ED2" w:rsidP="00507ED2">
      <w:pPr>
        <w:ind w:left="2124" w:hanging="2124"/>
        <w:rPr>
          <w:bCs/>
          <w:sz w:val="24"/>
          <w:szCs w:val="24"/>
        </w:rPr>
      </w:pPr>
      <w:r w:rsidRPr="00507ED2">
        <w:rPr>
          <w:bCs/>
          <w:sz w:val="24"/>
          <w:szCs w:val="24"/>
        </w:rPr>
        <w:t xml:space="preserve">      </w:t>
      </w:r>
      <w:r>
        <w:rPr>
          <w:bCs/>
          <w:sz w:val="24"/>
          <w:szCs w:val="24"/>
        </w:rPr>
        <w:t xml:space="preserve">            </w:t>
      </w:r>
      <w:r w:rsidRPr="00507ED2">
        <w:rPr>
          <w:bCs/>
          <w:sz w:val="24"/>
          <w:szCs w:val="24"/>
        </w:rPr>
        <w:t>(mezi uzlovými body 0333A138 a 0333A137)</w:t>
      </w:r>
    </w:p>
    <w:p w14:paraId="41D108AE" w14:textId="77777777" w:rsidR="00507ED2" w:rsidRPr="00507ED2" w:rsidRDefault="00507ED2" w:rsidP="00507ED2">
      <w:pPr>
        <w:ind w:left="2124" w:hanging="2124"/>
        <w:rPr>
          <w:bCs/>
          <w:sz w:val="24"/>
          <w:szCs w:val="24"/>
        </w:rPr>
      </w:pPr>
      <w:r w:rsidRPr="00507ED2">
        <w:rPr>
          <w:bCs/>
          <w:sz w:val="24"/>
          <w:szCs w:val="24"/>
        </w:rPr>
        <w:t xml:space="preserve">                  délka úseku 1303 m, </w:t>
      </w:r>
      <w:proofErr w:type="spellStart"/>
      <w:r w:rsidRPr="00507ED2">
        <w:rPr>
          <w:bCs/>
          <w:sz w:val="24"/>
          <w:szCs w:val="24"/>
        </w:rPr>
        <w:t>prům</w:t>
      </w:r>
      <w:proofErr w:type="spellEnd"/>
      <w:r w:rsidRPr="00507ED2">
        <w:rPr>
          <w:bCs/>
          <w:sz w:val="24"/>
          <w:szCs w:val="24"/>
        </w:rPr>
        <w:t xml:space="preserve">. šířka 4,7 m, plocha 6 484,1 m2 </w:t>
      </w:r>
    </w:p>
    <w:p w14:paraId="10936EFA" w14:textId="2F4A807E" w:rsidR="00ED1F7E" w:rsidRPr="00507ED2" w:rsidRDefault="00507ED2" w:rsidP="00507ED2">
      <w:pPr>
        <w:ind w:left="2124" w:hanging="2124"/>
        <w:rPr>
          <w:bCs/>
          <w:sz w:val="24"/>
          <w:szCs w:val="24"/>
        </w:rPr>
      </w:pPr>
      <w:r w:rsidRPr="00507ED2">
        <w:rPr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 xml:space="preserve">            </w:t>
      </w:r>
      <w:r w:rsidRPr="00507ED2">
        <w:rPr>
          <w:bCs/>
          <w:sz w:val="24"/>
          <w:szCs w:val="24"/>
        </w:rPr>
        <w:t xml:space="preserve"> ( 6124,1 m2 + 340 m2 křižovatka se sil. III/2764 + 20 m2 plochy </w:t>
      </w:r>
      <w:proofErr w:type="spellStart"/>
      <w:r w:rsidRPr="00507ED2">
        <w:rPr>
          <w:bCs/>
          <w:sz w:val="24"/>
          <w:szCs w:val="24"/>
        </w:rPr>
        <w:t>hosp</w:t>
      </w:r>
      <w:proofErr w:type="spellEnd"/>
      <w:r w:rsidRPr="00507ED2">
        <w:rPr>
          <w:bCs/>
          <w:sz w:val="24"/>
          <w:szCs w:val="24"/>
        </w:rPr>
        <w:t>. vjezdů )</w:t>
      </w:r>
    </w:p>
    <w:p w14:paraId="51D35368" w14:textId="77777777" w:rsidR="00B44198" w:rsidRPr="007748C9" w:rsidRDefault="00B44198" w:rsidP="00ED1F7E">
      <w:pPr>
        <w:ind w:left="2124" w:hanging="2124"/>
        <w:rPr>
          <w:sz w:val="24"/>
          <w:szCs w:val="24"/>
        </w:rPr>
      </w:pPr>
    </w:p>
    <w:p w14:paraId="47B95877" w14:textId="69745361" w:rsidR="00841AD1" w:rsidRPr="00841AD1" w:rsidRDefault="00F00418" w:rsidP="00BB02FE">
      <w:pPr>
        <w:ind w:left="2124" w:hanging="2124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612ECFDC" wp14:editId="711FBBCB">
            <wp:extent cx="6120765" cy="4816475"/>
            <wp:effectExtent l="0" t="0" r="0" b="3175"/>
            <wp:docPr id="56505833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816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05F9AC" w14:textId="2C839563" w:rsidR="007367A5" w:rsidRPr="00C514EF" w:rsidRDefault="007367A5" w:rsidP="00841AD1">
      <w:pPr>
        <w:ind w:left="2124" w:hanging="2124"/>
        <w:rPr>
          <w:bCs/>
          <w:sz w:val="24"/>
          <w:szCs w:val="24"/>
        </w:rPr>
      </w:pPr>
    </w:p>
    <w:p w14:paraId="5FD5F3DC" w14:textId="608015EA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434641A1" w14:textId="77777777" w:rsidR="00CF2125" w:rsidRDefault="00CF2125" w:rsidP="007748C9">
      <w:pPr>
        <w:jc w:val="both"/>
        <w:rPr>
          <w:b/>
          <w:sz w:val="24"/>
          <w:szCs w:val="24"/>
        </w:rPr>
      </w:pPr>
    </w:p>
    <w:p w14:paraId="20C7E5D9" w14:textId="77777777" w:rsidR="00CF2125" w:rsidRDefault="00CF2125" w:rsidP="007748C9">
      <w:pPr>
        <w:jc w:val="both"/>
        <w:rPr>
          <w:b/>
          <w:sz w:val="24"/>
          <w:szCs w:val="24"/>
        </w:rPr>
      </w:pPr>
    </w:p>
    <w:p w14:paraId="615799A4" w14:textId="77777777" w:rsidR="00CF2125" w:rsidRDefault="00CF2125" w:rsidP="007748C9">
      <w:pPr>
        <w:jc w:val="both"/>
        <w:rPr>
          <w:b/>
          <w:sz w:val="24"/>
          <w:szCs w:val="24"/>
        </w:rPr>
      </w:pPr>
    </w:p>
    <w:p w14:paraId="060F44E0" w14:textId="2FC9874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1BD99E55" w14:textId="77777777" w:rsidR="00CF2125" w:rsidRDefault="00CF2125" w:rsidP="00CF2125">
      <w:pPr>
        <w:jc w:val="both"/>
        <w:rPr>
          <w:bCs/>
          <w:sz w:val="24"/>
          <w:szCs w:val="24"/>
        </w:rPr>
      </w:pPr>
      <w:r w:rsidRPr="00CB3EA8">
        <w:rPr>
          <w:bCs/>
          <w:sz w:val="24"/>
          <w:szCs w:val="24"/>
        </w:rPr>
        <w:t>Jedná se o komunikaci II</w:t>
      </w:r>
      <w:r>
        <w:rPr>
          <w:bCs/>
          <w:sz w:val="24"/>
          <w:szCs w:val="24"/>
        </w:rPr>
        <w:t>I</w:t>
      </w:r>
      <w:r w:rsidRPr="00CB3EA8">
        <w:rPr>
          <w:bCs/>
          <w:sz w:val="24"/>
          <w:szCs w:val="24"/>
        </w:rPr>
        <w:t>. třídy, která je v nevyhovujícím stavu, přičemž v současné době převádí jak osobní</w:t>
      </w:r>
      <w:r>
        <w:rPr>
          <w:bCs/>
          <w:sz w:val="24"/>
          <w:szCs w:val="24"/>
        </w:rPr>
        <w:t xml:space="preserve"> tak i</w:t>
      </w:r>
      <w:r w:rsidRPr="00CB3EA8">
        <w:rPr>
          <w:bCs/>
          <w:sz w:val="24"/>
          <w:szCs w:val="24"/>
        </w:rPr>
        <w:t xml:space="preserve"> autobusovou</w:t>
      </w:r>
      <w:r>
        <w:rPr>
          <w:bCs/>
          <w:sz w:val="24"/>
          <w:szCs w:val="24"/>
        </w:rPr>
        <w:t xml:space="preserve"> dopravu</w:t>
      </w:r>
      <w:r w:rsidRPr="00CB3EA8">
        <w:rPr>
          <w:bCs/>
          <w:sz w:val="24"/>
          <w:szCs w:val="24"/>
        </w:rPr>
        <w:t>.</w:t>
      </w:r>
      <w:r w:rsidRPr="00557487">
        <w:rPr>
          <w:bCs/>
          <w:sz w:val="24"/>
          <w:szCs w:val="24"/>
        </w:rPr>
        <w:t xml:space="preserve"> Úsek je dlouhý 1</w:t>
      </w:r>
      <w:r>
        <w:rPr>
          <w:bCs/>
          <w:sz w:val="24"/>
          <w:szCs w:val="24"/>
        </w:rPr>
        <w:t xml:space="preserve"> 303</w:t>
      </w:r>
      <w:r w:rsidRPr="00557487">
        <w:rPr>
          <w:bCs/>
          <w:sz w:val="24"/>
          <w:szCs w:val="24"/>
        </w:rPr>
        <w:t xml:space="preserve"> m je značně nerovný po častých opravách.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Povrch komunikace vykazuje plošné deformace, hloubkové koroze, síťové, mozaikové, příčné a podélné trhliny, velké množství výtluků, hrboly apod.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>Oprava přispěje ke zvýšení plynulosti a bezpečnosti silničního provozu zejména autobusů, snížení rizika dopravních nehod a snížení investic do údržby.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5DA2E8CC" w14:textId="77777777" w:rsidR="00FD3AD4" w:rsidRDefault="00FD3AD4" w:rsidP="001075A5">
      <w:pPr>
        <w:jc w:val="both"/>
        <w:rPr>
          <w:b/>
          <w:sz w:val="24"/>
          <w:szCs w:val="24"/>
        </w:rPr>
      </w:pPr>
    </w:p>
    <w:p w14:paraId="4D7C6949" w14:textId="77777777" w:rsidR="00FD3AD4" w:rsidRDefault="00FD3AD4" w:rsidP="001075A5">
      <w:pPr>
        <w:jc w:val="both"/>
        <w:rPr>
          <w:b/>
          <w:sz w:val="24"/>
          <w:szCs w:val="24"/>
        </w:rPr>
      </w:pPr>
    </w:p>
    <w:p w14:paraId="660E1098" w14:textId="4DC9B047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65588BB2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2E35EE" w:rsidRPr="002E35EE">
        <w:rPr>
          <w:sz w:val="24"/>
          <w:szCs w:val="24"/>
        </w:rPr>
        <w:t>III/</w:t>
      </w:r>
      <w:r w:rsidR="00CF2125">
        <w:rPr>
          <w:sz w:val="24"/>
          <w:szCs w:val="24"/>
        </w:rPr>
        <w:t>2765</w:t>
      </w:r>
      <w:r w:rsidR="002E35EE" w:rsidRPr="002E35EE">
        <w:rPr>
          <w:sz w:val="24"/>
          <w:szCs w:val="24"/>
        </w:rPr>
        <w:t>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6D224478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B14D7E" w:rsidRPr="00B14D7E">
        <w:rPr>
          <w:sz w:val="24"/>
          <w:szCs w:val="24"/>
        </w:rPr>
        <w:t xml:space="preserve">Bude provedena realizace </w:t>
      </w:r>
      <w:r w:rsidR="0095739F" w:rsidRPr="0095739F">
        <w:rPr>
          <w:sz w:val="24"/>
          <w:szCs w:val="24"/>
        </w:rPr>
        <w:t xml:space="preserve">frézování  </w:t>
      </w:r>
      <w:r w:rsidR="00DB6BCF">
        <w:rPr>
          <w:sz w:val="24"/>
          <w:szCs w:val="24"/>
        </w:rPr>
        <w:t>zápichů</w:t>
      </w:r>
      <w:r w:rsidR="00C610B9">
        <w:rPr>
          <w:sz w:val="24"/>
          <w:szCs w:val="24"/>
        </w:rPr>
        <w:t xml:space="preserve"> na začátku a konci úseku</w:t>
      </w:r>
      <w:r w:rsidR="00471A4F">
        <w:rPr>
          <w:sz w:val="24"/>
          <w:szCs w:val="24"/>
        </w:rPr>
        <w:t xml:space="preserve"> </w:t>
      </w:r>
      <w:r w:rsidR="002E00F1">
        <w:rPr>
          <w:sz w:val="24"/>
          <w:szCs w:val="24"/>
        </w:rPr>
        <w:t>+</w:t>
      </w:r>
      <w:r w:rsidR="00471A4F">
        <w:rPr>
          <w:sz w:val="24"/>
          <w:szCs w:val="24"/>
        </w:rPr>
        <w:t xml:space="preserve"> na začátku úseku fréz</w:t>
      </w:r>
      <w:r w:rsidR="002E00F1">
        <w:rPr>
          <w:sz w:val="24"/>
          <w:szCs w:val="24"/>
        </w:rPr>
        <w:t>ování</w:t>
      </w:r>
      <w:r w:rsidR="00471A4F">
        <w:rPr>
          <w:sz w:val="24"/>
          <w:szCs w:val="24"/>
        </w:rPr>
        <w:t xml:space="preserve"> křižovatky (frézování křižovatky na sil. III/2764 +340 m2)</w:t>
      </w:r>
      <w:r w:rsidR="0095739F" w:rsidRPr="0095739F">
        <w:rPr>
          <w:sz w:val="24"/>
          <w:szCs w:val="24"/>
        </w:rPr>
        <w:t>,</w:t>
      </w:r>
      <w:r w:rsidR="00942671">
        <w:rPr>
          <w:sz w:val="24"/>
          <w:szCs w:val="24"/>
        </w:rPr>
        <w:t xml:space="preserve"> v</w:t>
      </w:r>
      <w:r w:rsidR="00942671" w:rsidRPr="00942671">
        <w:rPr>
          <w:sz w:val="24"/>
          <w:szCs w:val="24"/>
        </w:rPr>
        <w:t>yrovnávka asfaltovým betonem pro ložní vrstvy ACL 16+, 16S</w:t>
      </w:r>
      <w:r w:rsidR="00942671">
        <w:rPr>
          <w:sz w:val="24"/>
          <w:szCs w:val="24"/>
        </w:rPr>
        <w:t>,</w:t>
      </w:r>
      <w:r w:rsidR="00942671" w:rsidRPr="00942671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 xml:space="preserve">asfaltový beton pro obrusné vrstvy ACO 11+, </w:t>
      </w:r>
      <w:proofErr w:type="spellStart"/>
      <w:r w:rsidR="00B14D7E" w:rsidRPr="00B14D7E">
        <w:rPr>
          <w:sz w:val="24"/>
          <w:szCs w:val="24"/>
        </w:rPr>
        <w:t>tl</w:t>
      </w:r>
      <w:proofErr w:type="spellEnd"/>
      <w:r w:rsidR="00B14D7E" w:rsidRPr="00B14D7E">
        <w:rPr>
          <w:sz w:val="24"/>
          <w:szCs w:val="24"/>
        </w:rPr>
        <w:t>. 50mm</w:t>
      </w:r>
      <w:r w:rsidR="00865D33">
        <w:rPr>
          <w:sz w:val="24"/>
          <w:szCs w:val="24"/>
        </w:rPr>
        <w:t xml:space="preserve"> a</w:t>
      </w:r>
      <w:r w:rsidR="008766AF">
        <w:rPr>
          <w:sz w:val="24"/>
          <w:szCs w:val="24"/>
        </w:rPr>
        <w:t xml:space="preserve"> </w:t>
      </w:r>
      <w:r w:rsidR="00865D33">
        <w:rPr>
          <w:sz w:val="24"/>
          <w:szCs w:val="24"/>
        </w:rPr>
        <w:t xml:space="preserve">to včetně uvedené křižovatky na sil. III/2764 a </w:t>
      </w:r>
      <w:proofErr w:type="spellStart"/>
      <w:r w:rsidR="00865D33">
        <w:rPr>
          <w:sz w:val="24"/>
          <w:szCs w:val="24"/>
        </w:rPr>
        <w:t>hosp</w:t>
      </w:r>
      <w:proofErr w:type="spellEnd"/>
      <w:r w:rsidR="00865D33">
        <w:rPr>
          <w:sz w:val="24"/>
          <w:szCs w:val="24"/>
        </w:rPr>
        <w:t xml:space="preserve">. vjezdů (+360 m2) </w:t>
      </w:r>
      <w:r w:rsidR="008766AF">
        <w:rPr>
          <w:sz w:val="24"/>
          <w:szCs w:val="24"/>
        </w:rPr>
        <w:t>včetně spojovacích postřiků</w:t>
      </w:r>
      <w:r w:rsidR="007C7839" w:rsidRPr="007C7839">
        <w:rPr>
          <w:sz w:val="24"/>
          <w:szCs w:val="24"/>
        </w:rPr>
        <w:t xml:space="preserve"> </w:t>
      </w:r>
      <w:r w:rsidR="007C7839">
        <w:rPr>
          <w:sz w:val="24"/>
          <w:szCs w:val="24"/>
        </w:rPr>
        <w:t xml:space="preserve">a </w:t>
      </w:r>
      <w:r w:rsidR="007C7839" w:rsidRPr="00554EA5">
        <w:rPr>
          <w:sz w:val="24"/>
          <w:szCs w:val="24"/>
        </w:rPr>
        <w:t xml:space="preserve">ošetření </w:t>
      </w:r>
      <w:r w:rsidR="007C7839">
        <w:rPr>
          <w:sz w:val="24"/>
          <w:szCs w:val="24"/>
        </w:rPr>
        <w:t xml:space="preserve">pracovních </w:t>
      </w:r>
      <w:r w:rsidR="007C7839" w:rsidRPr="00554EA5">
        <w:rPr>
          <w:sz w:val="24"/>
          <w:szCs w:val="24"/>
        </w:rPr>
        <w:t>spár</w:t>
      </w:r>
      <w:r w:rsidR="007C7839">
        <w:rPr>
          <w:sz w:val="24"/>
          <w:szCs w:val="24"/>
        </w:rPr>
        <w:t>.</w:t>
      </w:r>
      <w:r w:rsidR="00B14D7E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Součástí stavebních prací je odstranění navýšených  krajnic</w:t>
      </w:r>
      <w:r w:rsidR="006A140B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vč. odvozu, zřízení nových krajnic</w:t>
      </w:r>
      <w:r w:rsidR="00B14D7E">
        <w:rPr>
          <w:sz w:val="24"/>
          <w:szCs w:val="24"/>
        </w:rPr>
        <w:t xml:space="preserve"> z R-materiálu</w:t>
      </w:r>
      <w:r w:rsidR="0095739F" w:rsidRPr="0095739F">
        <w:rPr>
          <w:sz w:val="24"/>
          <w:szCs w:val="24"/>
        </w:rPr>
        <w:t>,</w:t>
      </w:r>
      <w:r w:rsidR="00BF69A8">
        <w:rPr>
          <w:sz w:val="24"/>
          <w:szCs w:val="24"/>
        </w:rPr>
        <w:t xml:space="preserve"> </w:t>
      </w:r>
      <w:r w:rsidR="00BF69A8" w:rsidRPr="00BF69A8">
        <w:rPr>
          <w:sz w:val="24"/>
          <w:szCs w:val="24"/>
        </w:rPr>
        <w:t xml:space="preserve">čištění příkopů </w:t>
      </w:r>
      <w:r w:rsidR="00BF69A8">
        <w:rPr>
          <w:sz w:val="24"/>
          <w:szCs w:val="24"/>
        </w:rPr>
        <w:t xml:space="preserve">a </w:t>
      </w:r>
      <w:r w:rsidR="0095739F" w:rsidRPr="0095739F">
        <w:rPr>
          <w:sz w:val="24"/>
          <w:szCs w:val="24"/>
        </w:rPr>
        <w:t xml:space="preserve">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E22FEC">
        <w:rPr>
          <w:sz w:val="24"/>
          <w:szCs w:val="24"/>
        </w:rPr>
        <w:t xml:space="preserve"> </w:t>
      </w:r>
      <w:r w:rsidR="00BC508E">
        <w:rPr>
          <w:sz w:val="24"/>
          <w:szCs w:val="24"/>
        </w:rPr>
        <w:t>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</w:t>
      </w:r>
      <w:r w:rsidR="005A5410">
        <w:rPr>
          <w:sz w:val="24"/>
          <w:szCs w:val="24"/>
        </w:rPr>
        <w:t>.</w:t>
      </w:r>
      <w:r w:rsidR="00011234">
        <w:rPr>
          <w:sz w:val="24"/>
          <w:szCs w:val="24"/>
        </w:rPr>
        <w:t xml:space="preserve"> </w:t>
      </w:r>
      <w:r w:rsidR="00A92367">
        <w:rPr>
          <w:sz w:val="24"/>
          <w:szCs w:val="24"/>
        </w:rPr>
        <w:t>Předpokládá se úplná uzavírka.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50383501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711ECB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  předpoklad </w:t>
      </w:r>
      <w:r w:rsidR="001670B8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CE558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069D65C6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FA725C" w:rsidRPr="00C73E72">
        <w:rPr>
          <w:sz w:val="24"/>
          <w:szCs w:val="24"/>
        </w:rPr>
        <w:t>Škody po zimě 202</w:t>
      </w:r>
      <w:r w:rsidR="00B52406">
        <w:rPr>
          <w:sz w:val="24"/>
          <w:szCs w:val="24"/>
        </w:rPr>
        <w:t>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2AA04509" w14:textId="77777777" w:rsidR="00266130" w:rsidRDefault="00266130" w:rsidP="00266130">
      <w:pPr>
        <w:jc w:val="both"/>
        <w:rPr>
          <w:sz w:val="24"/>
          <w:szCs w:val="24"/>
        </w:rPr>
      </w:pPr>
    </w:p>
    <w:p w14:paraId="2FD73EBD" w14:textId="77777777" w:rsidR="00D73204" w:rsidRDefault="007748C9" w:rsidP="00266130">
      <w:pPr>
        <w:jc w:val="both"/>
        <w:rPr>
          <w:rFonts w:ascii="Arial" w:hAnsi="Arial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2D46976D" w14:textId="714CF170" w:rsidR="00280173" w:rsidRPr="00266130" w:rsidRDefault="00522316" w:rsidP="00266130">
      <w:pPr>
        <w:jc w:val="both"/>
        <w:rPr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50ACBD03" wp14:editId="0DDC0CA3">
            <wp:extent cx="2880000" cy="2160000"/>
            <wp:effectExtent l="0" t="0" r="0" b="0"/>
            <wp:docPr id="402890949" name="Obrázek 8" descr="Obsah obrázku venku, obloha, strom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890949" name="Obrázek 8" descr="Obsah obrázku venku, obloha, strom, tráva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3AB6">
        <w:rPr>
          <w:b/>
          <w:noProof/>
          <w:sz w:val="24"/>
          <w:szCs w:val="24"/>
        </w:rPr>
        <w:drawing>
          <wp:inline distT="0" distB="0" distL="0" distR="0" wp14:anchorId="0B195C42" wp14:editId="66F51057">
            <wp:extent cx="2880000" cy="2160000"/>
            <wp:effectExtent l="0" t="0" r="0" b="0"/>
            <wp:docPr id="976698760" name="Obrázek 6" descr="Obsah obrázku venku, tráva, obloh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98760" name="Obrázek 6" descr="Obsah obrázku venku, tráva, obloha, silnice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12DD" w14:textId="14DD2624" w:rsidR="00280173" w:rsidRDefault="00280173" w:rsidP="00280173">
      <w:pPr>
        <w:tabs>
          <w:tab w:val="left" w:pos="963"/>
        </w:tabs>
        <w:rPr>
          <w:rFonts w:ascii="Arial" w:hAnsi="Arial"/>
        </w:rPr>
      </w:pPr>
    </w:p>
    <w:p w14:paraId="39C06E0D" w14:textId="7C492F1A" w:rsidR="00710487" w:rsidRDefault="00010CF0" w:rsidP="00280173">
      <w:pPr>
        <w:tabs>
          <w:tab w:val="left" w:pos="963"/>
        </w:tabs>
        <w:rPr>
          <w:rFonts w:ascii="Arial" w:hAnsi="Arial"/>
        </w:rPr>
      </w:pPr>
      <w:r>
        <w:rPr>
          <w:b/>
          <w:noProof/>
          <w:sz w:val="24"/>
          <w:szCs w:val="24"/>
        </w:rPr>
        <w:drawing>
          <wp:inline distT="0" distB="0" distL="0" distR="0" wp14:anchorId="69EA1E30" wp14:editId="559509A1">
            <wp:extent cx="2880000" cy="2160000"/>
            <wp:effectExtent l="0" t="0" r="0" b="0"/>
            <wp:docPr id="1401366438" name="Obrázek 9" descr="Obsah obrázku venku, obloha, strom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366438" name="Obrázek 9" descr="Obsah obrázku venku, obloha, strom, tráva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204">
        <w:rPr>
          <w:b/>
          <w:noProof/>
          <w:sz w:val="24"/>
          <w:szCs w:val="24"/>
        </w:rPr>
        <w:drawing>
          <wp:inline distT="0" distB="0" distL="0" distR="0" wp14:anchorId="1EA0EE9C" wp14:editId="1EEE9B62">
            <wp:extent cx="2880000" cy="2160000"/>
            <wp:effectExtent l="0" t="0" r="0" b="0"/>
            <wp:docPr id="591634462" name="Obrázek 5" descr="Obsah obrázku venku, tráva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634462" name="Obrázek 5" descr="Obsah obrázku venku, tráva, strom, obloha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669C2" w14:textId="3F36F72F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77777777" w:rsidR="00770E90" w:rsidRDefault="00770E9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0FC0194D" w14:textId="77777777" w:rsidR="005523A8" w:rsidRPr="001D3C1D" w:rsidRDefault="005523A8" w:rsidP="005523A8">
      <w:pPr>
        <w:jc w:val="both"/>
        <w:rPr>
          <w:sz w:val="24"/>
          <w:szCs w:val="24"/>
        </w:rPr>
      </w:pPr>
      <w:r w:rsidRPr="001D3C1D">
        <w:rPr>
          <w:sz w:val="24"/>
          <w:szCs w:val="24"/>
        </w:rPr>
        <w:t>J</w:t>
      </w:r>
      <w:r>
        <w:rPr>
          <w:sz w:val="24"/>
          <w:szCs w:val="24"/>
        </w:rPr>
        <w:t>aroslav Hejduk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623 714</w:t>
      </w:r>
      <w:r w:rsidRPr="001D3C1D">
        <w:rPr>
          <w:sz w:val="24"/>
          <w:szCs w:val="24"/>
        </w:rPr>
        <w:t xml:space="preserve">, email: </w:t>
      </w:r>
      <w:hyperlink r:id="rId13" w:history="1">
        <w:r w:rsidRPr="00EF3843">
          <w:rPr>
            <w:rStyle w:val="Hypertextovodkaz"/>
            <w:sz w:val="24"/>
            <w:szCs w:val="24"/>
          </w:rPr>
          <w:t>jaroslav.hejduk@ksus.cz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4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5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6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3AFEB7B0" w14:textId="77777777" w:rsidR="003A295A" w:rsidRDefault="003A295A" w:rsidP="007748C9">
      <w:pPr>
        <w:jc w:val="both"/>
        <w:rPr>
          <w:sz w:val="24"/>
          <w:szCs w:val="24"/>
        </w:rPr>
      </w:pPr>
    </w:p>
    <w:p w14:paraId="4B2D7E0D" w14:textId="10EBA3F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7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0AEE2B" w14:textId="77777777" w:rsidR="00F848FF" w:rsidRDefault="00F848FF">
      <w:r>
        <w:separator/>
      </w:r>
    </w:p>
  </w:endnote>
  <w:endnote w:type="continuationSeparator" w:id="0">
    <w:p w14:paraId="72062C98" w14:textId="77777777" w:rsidR="00F848FF" w:rsidRDefault="00F848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1FDBBC" w14:textId="77777777" w:rsidR="00F848FF" w:rsidRDefault="00F848FF">
      <w:r>
        <w:separator/>
      </w:r>
    </w:p>
  </w:footnote>
  <w:footnote w:type="continuationSeparator" w:id="0">
    <w:p w14:paraId="7611399B" w14:textId="77777777" w:rsidR="00F848FF" w:rsidRDefault="00F848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.2pt;height:34.95pt">
          <v:imagedata r:id="rId1" o:title=""/>
        </v:shape>
        <o:OLEObject Type="Embed" ProgID="MSPhotoEd.3" ShapeID="_x0000_i1025" DrawAspect="Content" ObjectID="_1795326403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mirrorMargin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7C8"/>
    <w:rsid w:val="00004CEF"/>
    <w:rsid w:val="00006278"/>
    <w:rsid w:val="00010CF0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5839"/>
    <w:rsid w:val="000873FF"/>
    <w:rsid w:val="000877D1"/>
    <w:rsid w:val="00087E60"/>
    <w:rsid w:val="00090381"/>
    <w:rsid w:val="00094188"/>
    <w:rsid w:val="000A2890"/>
    <w:rsid w:val="000B1342"/>
    <w:rsid w:val="000B33BD"/>
    <w:rsid w:val="000B4544"/>
    <w:rsid w:val="000B62DF"/>
    <w:rsid w:val="000C14FD"/>
    <w:rsid w:val="000C3CEB"/>
    <w:rsid w:val="000E7B02"/>
    <w:rsid w:val="000F1016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670B8"/>
    <w:rsid w:val="00186B38"/>
    <w:rsid w:val="001A30A9"/>
    <w:rsid w:val="001A73CD"/>
    <w:rsid w:val="001B19D0"/>
    <w:rsid w:val="001B1ED8"/>
    <w:rsid w:val="001B5039"/>
    <w:rsid w:val="001D2C97"/>
    <w:rsid w:val="001D3A3F"/>
    <w:rsid w:val="001D5040"/>
    <w:rsid w:val="001E2C25"/>
    <w:rsid w:val="001E4D37"/>
    <w:rsid w:val="001F10B2"/>
    <w:rsid w:val="001F5286"/>
    <w:rsid w:val="00206D99"/>
    <w:rsid w:val="00212DCB"/>
    <w:rsid w:val="00230FB5"/>
    <w:rsid w:val="00240524"/>
    <w:rsid w:val="00241168"/>
    <w:rsid w:val="00244454"/>
    <w:rsid w:val="00251269"/>
    <w:rsid w:val="00257003"/>
    <w:rsid w:val="00260177"/>
    <w:rsid w:val="002628CA"/>
    <w:rsid w:val="00265221"/>
    <w:rsid w:val="00266130"/>
    <w:rsid w:val="002739E3"/>
    <w:rsid w:val="00274721"/>
    <w:rsid w:val="002766F2"/>
    <w:rsid w:val="00280173"/>
    <w:rsid w:val="0028099C"/>
    <w:rsid w:val="002845A9"/>
    <w:rsid w:val="00286869"/>
    <w:rsid w:val="00290151"/>
    <w:rsid w:val="00290DD0"/>
    <w:rsid w:val="002912DF"/>
    <w:rsid w:val="00295E76"/>
    <w:rsid w:val="002979E1"/>
    <w:rsid w:val="002A5EF1"/>
    <w:rsid w:val="002B1416"/>
    <w:rsid w:val="002C7E0D"/>
    <w:rsid w:val="002E00F1"/>
    <w:rsid w:val="002E03D5"/>
    <w:rsid w:val="002E324D"/>
    <w:rsid w:val="002E35EE"/>
    <w:rsid w:val="002F237C"/>
    <w:rsid w:val="00301838"/>
    <w:rsid w:val="00301D64"/>
    <w:rsid w:val="00303AB6"/>
    <w:rsid w:val="003056A5"/>
    <w:rsid w:val="00315694"/>
    <w:rsid w:val="00324059"/>
    <w:rsid w:val="00327579"/>
    <w:rsid w:val="00330CCD"/>
    <w:rsid w:val="00331605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711CB"/>
    <w:rsid w:val="00371251"/>
    <w:rsid w:val="00372A69"/>
    <w:rsid w:val="00380552"/>
    <w:rsid w:val="00380F83"/>
    <w:rsid w:val="00384DB8"/>
    <w:rsid w:val="003867A0"/>
    <w:rsid w:val="00387BCB"/>
    <w:rsid w:val="003A295A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1A4F"/>
    <w:rsid w:val="0047323C"/>
    <w:rsid w:val="004734B7"/>
    <w:rsid w:val="004858C1"/>
    <w:rsid w:val="00495E8F"/>
    <w:rsid w:val="004A7ED8"/>
    <w:rsid w:val="004B4753"/>
    <w:rsid w:val="00500200"/>
    <w:rsid w:val="00500332"/>
    <w:rsid w:val="00507ED2"/>
    <w:rsid w:val="0051426B"/>
    <w:rsid w:val="00514EF3"/>
    <w:rsid w:val="005156EC"/>
    <w:rsid w:val="00521358"/>
    <w:rsid w:val="00522316"/>
    <w:rsid w:val="00524F3E"/>
    <w:rsid w:val="00530DD6"/>
    <w:rsid w:val="00530FF6"/>
    <w:rsid w:val="00537945"/>
    <w:rsid w:val="00551724"/>
    <w:rsid w:val="005523A8"/>
    <w:rsid w:val="0055275B"/>
    <w:rsid w:val="0055640C"/>
    <w:rsid w:val="00560783"/>
    <w:rsid w:val="0056604A"/>
    <w:rsid w:val="0057303D"/>
    <w:rsid w:val="00573326"/>
    <w:rsid w:val="005825C9"/>
    <w:rsid w:val="00594D9C"/>
    <w:rsid w:val="00597395"/>
    <w:rsid w:val="005A40D8"/>
    <w:rsid w:val="005A459E"/>
    <w:rsid w:val="005A5410"/>
    <w:rsid w:val="005C535E"/>
    <w:rsid w:val="005C7D46"/>
    <w:rsid w:val="005D473D"/>
    <w:rsid w:val="005E3715"/>
    <w:rsid w:val="005E5B94"/>
    <w:rsid w:val="005F061A"/>
    <w:rsid w:val="005F2636"/>
    <w:rsid w:val="00604ABC"/>
    <w:rsid w:val="006117AB"/>
    <w:rsid w:val="00626B1D"/>
    <w:rsid w:val="00633449"/>
    <w:rsid w:val="006337B2"/>
    <w:rsid w:val="0063386A"/>
    <w:rsid w:val="006374CB"/>
    <w:rsid w:val="00660FE2"/>
    <w:rsid w:val="00671B92"/>
    <w:rsid w:val="0067648F"/>
    <w:rsid w:val="00677509"/>
    <w:rsid w:val="0068034A"/>
    <w:rsid w:val="006A140B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1ECB"/>
    <w:rsid w:val="00717D2C"/>
    <w:rsid w:val="0072286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839"/>
    <w:rsid w:val="007C7FFC"/>
    <w:rsid w:val="007D1E52"/>
    <w:rsid w:val="007E1576"/>
    <w:rsid w:val="007F2E3E"/>
    <w:rsid w:val="007F5640"/>
    <w:rsid w:val="00801FBD"/>
    <w:rsid w:val="00803561"/>
    <w:rsid w:val="00814675"/>
    <w:rsid w:val="00817ECC"/>
    <w:rsid w:val="00821A4D"/>
    <w:rsid w:val="00823ED1"/>
    <w:rsid w:val="00830510"/>
    <w:rsid w:val="00841AD1"/>
    <w:rsid w:val="00842112"/>
    <w:rsid w:val="00844AE5"/>
    <w:rsid w:val="00857FD3"/>
    <w:rsid w:val="00865D33"/>
    <w:rsid w:val="008766AF"/>
    <w:rsid w:val="00883EA3"/>
    <w:rsid w:val="0088665C"/>
    <w:rsid w:val="008900F9"/>
    <w:rsid w:val="0089403C"/>
    <w:rsid w:val="008A28F1"/>
    <w:rsid w:val="008A61F4"/>
    <w:rsid w:val="008B501C"/>
    <w:rsid w:val="008C04E6"/>
    <w:rsid w:val="008C66CA"/>
    <w:rsid w:val="008D24F7"/>
    <w:rsid w:val="008D7B5D"/>
    <w:rsid w:val="008E0295"/>
    <w:rsid w:val="008E0455"/>
    <w:rsid w:val="008E1CD2"/>
    <w:rsid w:val="008E1F07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2671"/>
    <w:rsid w:val="009457AD"/>
    <w:rsid w:val="009461DB"/>
    <w:rsid w:val="0094644E"/>
    <w:rsid w:val="0094649F"/>
    <w:rsid w:val="0095739F"/>
    <w:rsid w:val="00961A7B"/>
    <w:rsid w:val="00970F4A"/>
    <w:rsid w:val="009760BF"/>
    <w:rsid w:val="00977851"/>
    <w:rsid w:val="00984F50"/>
    <w:rsid w:val="00992A5F"/>
    <w:rsid w:val="00994D34"/>
    <w:rsid w:val="009B09B0"/>
    <w:rsid w:val="009B0C2F"/>
    <w:rsid w:val="009B5777"/>
    <w:rsid w:val="009C2E2C"/>
    <w:rsid w:val="009C518E"/>
    <w:rsid w:val="009D1710"/>
    <w:rsid w:val="009E34B0"/>
    <w:rsid w:val="009F2D44"/>
    <w:rsid w:val="009F40B6"/>
    <w:rsid w:val="00A02DFB"/>
    <w:rsid w:val="00A13F90"/>
    <w:rsid w:val="00A14D29"/>
    <w:rsid w:val="00A22522"/>
    <w:rsid w:val="00A267A3"/>
    <w:rsid w:val="00A4586E"/>
    <w:rsid w:val="00A47999"/>
    <w:rsid w:val="00A648D0"/>
    <w:rsid w:val="00A667E6"/>
    <w:rsid w:val="00A70A1B"/>
    <w:rsid w:val="00A72A30"/>
    <w:rsid w:val="00A806DC"/>
    <w:rsid w:val="00A90A81"/>
    <w:rsid w:val="00A92367"/>
    <w:rsid w:val="00A95E47"/>
    <w:rsid w:val="00AA2575"/>
    <w:rsid w:val="00AA6F23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F124F"/>
    <w:rsid w:val="00AF13CF"/>
    <w:rsid w:val="00AF1F9A"/>
    <w:rsid w:val="00AF775D"/>
    <w:rsid w:val="00B04E46"/>
    <w:rsid w:val="00B13D03"/>
    <w:rsid w:val="00B14D7E"/>
    <w:rsid w:val="00B16A9A"/>
    <w:rsid w:val="00B17DAF"/>
    <w:rsid w:val="00B31390"/>
    <w:rsid w:val="00B33AB0"/>
    <w:rsid w:val="00B33E7E"/>
    <w:rsid w:val="00B42D9B"/>
    <w:rsid w:val="00B44198"/>
    <w:rsid w:val="00B50D28"/>
    <w:rsid w:val="00B52406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02FE"/>
    <w:rsid w:val="00BB3980"/>
    <w:rsid w:val="00BC508E"/>
    <w:rsid w:val="00BD36CE"/>
    <w:rsid w:val="00BD668B"/>
    <w:rsid w:val="00BE09C2"/>
    <w:rsid w:val="00BE1FBA"/>
    <w:rsid w:val="00BF245E"/>
    <w:rsid w:val="00BF634A"/>
    <w:rsid w:val="00BF69A8"/>
    <w:rsid w:val="00BF7F50"/>
    <w:rsid w:val="00C101AD"/>
    <w:rsid w:val="00C14DD0"/>
    <w:rsid w:val="00C25ED1"/>
    <w:rsid w:val="00C33E21"/>
    <w:rsid w:val="00C3673C"/>
    <w:rsid w:val="00C46C50"/>
    <w:rsid w:val="00C47F50"/>
    <w:rsid w:val="00C514EF"/>
    <w:rsid w:val="00C52AD4"/>
    <w:rsid w:val="00C52D34"/>
    <w:rsid w:val="00C60FEB"/>
    <w:rsid w:val="00C610B9"/>
    <w:rsid w:val="00C65E1B"/>
    <w:rsid w:val="00C7326A"/>
    <w:rsid w:val="00C804EB"/>
    <w:rsid w:val="00C80A2F"/>
    <w:rsid w:val="00C83FCE"/>
    <w:rsid w:val="00C971D4"/>
    <w:rsid w:val="00C97CA4"/>
    <w:rsid w:val="00C97F4E"/>
    <w:rsid w:val="00CA0030"/>
    <w:rsid w:val="00CA0187"/>
    <w:rsid w:val="00CA1544"/>
    <w:rsid w:val="00CC6828"/>
    <w:rsid w:val="00CD083A"/>
    <w:rsid w:val="00CE5589"/>
    <w:rsid w:val="00CE6C31"/>
    <w:rsid w:val="00CF2125"/>
    <w:rsid w:val="00CF325D"/>
    <w:rsid w:val="00CF34E4"/>
    <w:rsid w:val="00CF43EE"/>
    <w:rsid w:val="00CF4808"/>
    <w:rsid w:val="00D018A6"/>
    <w:rsid w:val="00D034A8"/>
    <w:rsid w:val="00D073C4"/>
    <w:rsid w:val="00D11768"/>
    <w:rsid w:val="00D12CC7"/>
    <w:rsid w:val="00D20256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72D9D"/>
    <w:rsid w:val="00D73204"/>
    <w:rsid w:val="00D809E7"/>
    <w:rsid w:val="00D8224E"/>
    <w:rsid w:val="00D861D1"/>
    <w:rsid w:val="00D877E6"/>
    <w:rsid w:val="00D916E6"/>
    <w:rsid w:val="00D91F3C"/>
    <w:rsid w:val="00D95071"/>
    <w:rsid w:val="00DA0412"/>
    <w:rsid w:val="00DA4647"/>
    <w:rsid w:val="00DA646A"/>
    <w:rsid w:val="00DB69A1"/>
    <w:rsid w:val="00DB6BCF"/>
    <w:rsid w:val="00DB6FB1"/>
    <w:rsid w:val="00DC24CD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227B0"/>
    <w:rsid w:val="00E22FEC"/>
    <w:rsid w:val="00E321B4"/>
    <w:rsid w:val="00E374C9"/>
    <w:rsid w:val="00E45AA0"/>
    <w:rsid w:val="00E60EFD"/>
    <w:rsid w:val="00E62739"/>
    <w:rsid w:val="00E62B89"/>
    <w:rsid w:val="00E67068"/>
    <w:rsid w:val="00E750C0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B4E94"/>
    <w:rsid w:val="00EC1F71"/>
    <w:rsid w:val="00EC508A"/>
    <w:rsid w:val="00EC6FB9"/>
    <w:rsid w:val="00ED1F7E"/>
    <w:rsid w:val="00ED53CB"/>
    <w:rsid w:val="00EE2048"/>
    <w:rsid w:val="00EE744B"/>
    <w:rsid w:val="00EE794D"/>
    <w:rsid w:val="00EF5C22"/>
    <w:rsid w:val="00F00418"/>
    <w:rsid w:val="00F07C83"/>
    <w:rsid w:val="00F10C07"/>
    <w:rsid w:val="00F16A33"/>
    <w:rsid w:val="00F210EE"/>
    <w:rsid w:val="00F2159A"/>
    <w:rsid w:val="00F22580"/>
    <w:rsid w:val="00F24CB9"/>
    <w:rsid w:val="00F25868"/>
    <w:rsid w:val="00F25BCF"/>
    <w:rsid w:val="00F47DB1"/>
    <w:rsid w:val="00F545DD"/>
    <w:rsid w:val="00F60775"/>
    <w:rsid w:val="00F665C8"/>
    <w:rsid w:val="00F67C9C"/>
    <w:rsid w:val="00F73347"/>
    <w:rsid w:val="00F75FD2"/>
    <w:rsid w:val="00F766B1"/>
    <w:rsid w:val="00F81821"/>
    <w:rsid w:val="00F8276F"/>
    <w:rsid w:val="00F82BC7"/>
    <w:rsid w:val="00F838C0"/>
    <w:rsid w:val="00F848FF"/>
    <w:rsid w:val="00F87A41"/>
    <w:rsid w:val="00F90BE1"/>
    <w:rsid w:val="00F924CD"/>
    <w:rsid w:val="00FA4232"/>
    <w:rsid w:val="00FA725C"/>
    <w:rsid w:val="00FB55DB"/>
    <w:rsid w:val="00FC1DC2"/>
    <w:rsid w:val="00FC2716"/>
    <w:rsid w:val="00FC51B0"/>
    <w:rsid w:val="00FD0E10"/>
    <w:rsid w:val="00FD2339"/>
    <w:rsid w:val="00FD3AD4"/>
    <w:rsid w:val="00FE230E"/>
    <w:rsid w:val="00FE3449"/>
    <w:rsid w:val="00FF1C94"/>
    <w:rsid w:val="00FF3353"/>
    <w:rsid w:val="00FF3BB0"/>
    <w:rsid w:val="00FF7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aroslav.hejduk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iri.toman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240</TotalTime>
  <Pages>3</Pages>
  <Words>445</Words>
  <Characters>2972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3411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269</cp:revision>
  <cp:lastPrinted>2011-01-07T09:39:00Z</cp:lastPrinted>
  <dcterms:created xsi:type="dcterms:W3CDTF">2022-01-31T09:36:00Z</dcterms:created>
  <dcterms:modified xsi:type="dcterms:W3CDTF">2024-12-10T08:00:00Z</dcterms:modified>
</cp:coreProperties>
</file>