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3190ADE8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 </w:t>
      </w:r>
      <w:r w:rsidR="000B7DFE">
        <w:rPr>
          <w:b/>
          <w:sz w:val="24"/>
          <w:szCs w:val="24"/>
        </w:rPr>
        <w:t>I</w:t>
      </w:r>
      <w:r w:rsidR="000B7DFE" w:rsidRPr="00E96205">
        <w:rPr>
          <w:b/>
          <w:sz w:val="24"/>
          <w:szCs w:val="24"/>
        </w:rPr>
        <w:t>II/</w:t>
      </w:r>
      <w:r w:rsidR="000B7DFE">
        <w:rPr>
          <w:b/>
          <w:sz w:val="24"/>
          <w:szCs w:val="24"/>
        </w:rPr>
        <w:t>27220 Dolní Slivno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47C1D188" w14:textId="77777777" w:rsidR="00582ECF" w:rsidRPr="00A41F8B" w:rsidRDefault="007748C9" w:rsidP="00582ECF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582ECF" w:rsidRPr="008B0BF1">
        <w:rPr>
          <w:sz w:val="24"/>
          <w:szCs w:val="24"/>
        </w:rPr>
        <w:t xml:space="preserve">silnice </w:t>
      </w:r>
      <w:r w:rsidR="00582ECF" w:rsidRPr="00A41F8B">
        <w:rPr>
          <w:sz w:val="24"/>
          <w:szCs w:val="24"/>
        </w:rPr>
        <w:t>I</w:t>
      </w:r>
      <w:r w:rsidR="00582ECF">
        <w:rPr>
          <w:sz w:val="24"/>
          <w:szCs w:val="24"/>
        </w:rPr>
        <w:t>I</w:t>
      </w:r>
      <w:r w:rsidR="00582ECF" w:rsidRPr="00A41F8B">
        <w:rPr>
          <w:sz w:val="24"/>
          <w:szCs w:val="24"/>
        </w:rPr>
        <w:t>I/</w:t>
      </w:r>
      <w:r w:rsidR="00582ECF">
        <w:rPr>
          <w:sz w:val="24"/>
          <w:szCs w:val="24"/>
        </w:rPr>
        <w:t>27220 od železničního přejezdu do obce Dolní Slivno</w:t>
      </w:r>
    </w:p>
    <w:p w14:paraId="57420EB4" w14:textId="71903A4D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3446D3D" w14:textId="77777777" w:rsidR="00582ECF" w:rsidRDefault="007748C9" w:rsidP="00582ECF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582ECF" w:rsidRPr="007748C9">
        <w:rPr>
          <w:sz w:val="24"/>
          <w:szCs w:val="24"/>
        </w:rPr>
        <w:t xml:space="preserve">km </w:t>
      </w:r>
      <w:r w:rsidR="00582ECF">
        <w:rPr>
          <w:sz w:val="24"/>
          <w:szCs w:val="24"/>
        </w:rPr>
        <w:t>1</w:t>
      </w:r>
      <w:r w:rsidR="00582ECF" w:rsidRPr="007748C9">
        <w:rPr>
          <w:sz w:val="24"/>
          <w:szCs w:val="24"/>
        </w:rPr>
        <w:t>,</w:t>
      </w:r>
      <w:r w:rsidR="00582ECF">
        <w:rPr>
          <w:sz w:val="24"/>
          <w:szCs w:val="24"/>
        </w:rPr>
        <w:t>662</w:t>
      </w:r>
      <w:r w:rsidR="00582ECF" w:rsidRPr="007748C9">
        <w:rPr>
          <w:sz w:val="24"/>
          <w:szCs w:val="24"/>
        </w:rPr>
        <w:t xml:space="preserve"> –</w:t>
      </w:r>
      <w:r w:rsidR="00582ECF">
        <w:rPr>
          <w:sz w:val="24"/>
          <w:szCs w:val="24"/>
        </w:rPr>
        <w:t xml:space="preserve"> 3,044 (</w:t>
      </w:r>
      <w:proofErr w:type="spellStart"/>
      <w:r w:rsidR="00582ECF">
        <w:rPr>
          <w:sz w:val="24"/>
          <w:szCs w:val="24"/>
        </w:rPr>
        <w:t>CleveRA</w:t>
      </w:r>
      <w:proofErr w:type="spellEnd"/>
      <w:r w:rsidR="00582ECF">
        <w:rPr>
          <w:sz w:val="24"/>
          <w:szCs w:val="24"/>
        </w:rPr>
        <w:t xml:space="preserve"> verze sítě 2107</w:t>
      </w:r>
      <w:r w:rsidR="00582ECF" w:rsidRPr="007748C9">
        <w:rPr>
          <w:sz w:val="24"/>
          <w:szCs w:val="24"/>
        </w:rPr>
        <w:t>)</w:t>
      </w:r>
    </w:p>
    <w:p w14:paraId="731F762E" w14:textId="77777777" w:rsidR="00582ECF" w:rsidRPr="008900F9" w:rsidRDefault="00582ECF" w:rsidP="00582ECF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Pr="0011212D">
        <w:rPr>
          <w:sz w:val="24"/>
          <w:szCs w:val="24"/>
        </w:rPr>
        <w:t>1311A087</w:t>
      </w:r>
      <w:r>
        <w:rPr>
          <w:sz w:val="24"/>
          <w:szCs w:val="24"/>
        </w:rPr>
        <w:t xml:space="preserve"> a</w:t>
      </w:r>
      <w:r w:rsidRPr="0011212D">
        <w:rPr>
          <w:sz w:val="24"/>
          <w:szCs w:val="24"/>
        </w:rPr>
        <w:t>1311A092</w:t>
      </w:r>
      <w:r>
        <w:rPr>
          <w:sz w:val="24"/>
          <w:szCs w:val="24"/>
        </w:rPr>
        <w:t>)</w:t>
      </w:r>
    </w:p>
    <w:p w14:paraId="1905A552" w14:textId="0D2A132F" w:rsidR="00582ECF" w:rsidRPr="007748C9" w:rsidRDefault="00582ECF" w:rsidP="00582ECF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</w:t>
      </w:r>
      <w:proofErr w:type="gramStart"/>
      <w:r w:rsidRPr="007748C9">
        <w:rPr>
          <w:sz w:val="24"/>
          <w:szCs w:val="24"/>
        </w:rPr>
        <w:t xml:space="preserve">úseku  </w:t>
      </w:r>
      <w:r>
        <w:rPr>
          <w:sz w:val="24"/>
          <w:szCs w:val="24"/>
        </w:rPr>
        <w:t>1</w:t>
      </w:r>
      <w:proofErr w:type="gramEnd"/>
      <w:r>
        <w:rPr>
          <w:sz w:val="24"/>
          <w:szCs w:val="24"/>
        </w:rPr>
        <w:t xml:space="preserve"> 382</w:t>
      </w:r>
      <w:r w:rsidRPr="007748C9">
        <w:rPr>
          <w:sz w:val="24"/>
          <w:szCs w:val="24"/>
        </w:rPr>
        <w:t xml:space="preserve"> m,  </w:t>
      </w:r>
      <w:proofErr w:type="spellStart"/>
      <w:r w:rsidRPr="007748C9">
        <w:rPr>
          <w:sz w:val="24"/>
          <w:szCs w:val="24"/>
        </w:rPr>
        <w:t>prům</w:t>
      </w:r>
      <w:proofErr w:type="spellEnd"/>
      <w:r w:rsidRPr="007748C9">
        <w:rPr>
          <w:sz w:val="24"/>
          <w:szCs w:val="24"/>
        </w:rPr>
        <w:t xml:space="preserve">. šířka </w:t>
      </w:r>
      <w:r>
        <w:rPr>
          <w:sz w:val="24"/>
          <w:szCs w:val="24"/>
        </w:rPr>
        <w:t>5</w:t>
      </w:r>
      <w:r w:rsidRPr="007748C9">
        <w:rPr>
          <w:sz w:val="24"/>
          <w:szCs w:val="24"/>
        </w:rPr>
        <w:t>,</w:t>
      </w:r>
      <w:r>
        <w:rPr>
          <w:sz w:val="24"/>
          <w:szCs w:val="24"/>
        </w:rPr>
        <w:t>45</w:t>
      </w:r>
      <w:r w:rsidRPr="007748C9">
        <w:rPr>
          <w:sz w:val="24"/>
          <w:szCs w:val="24"/>
        </w:rPr>
        <w:t xml:space="preserve"> m, plocha </w:t>
      </w:r>
      <w:r>
        <w:rPr>
          <w:sz w:val="24"/>
          <w:szCs w:val="24"/>
        </w:rPr>
        <w:t>7 531,9</w:t>
      </w:r>
      <w:r w:rsidRPr="007748C9">
        <w:rPr>
          <w:sz w:val="24"/>
          <w:szCs w:val="24"/>
        </w:rPr>
        <w:t xml:space="preserve"> m2</w:t>
      </w:r>
    </w:p>
    <w:p w14:paraId="1DCA713C" w14:textId="08A406D8" w:rsidR="00B50385" w:rsidRPr="009E405C" w:rsidRDefault="00B50385" w:rsidP="00582ECF">
      <w:pPr>
        <w:ind w:left="2124" w:hanging="2124"/>
        <w:rPr>
          <w:bCs/>
          <w:sz w:val="24"/>
          <w:szCs w:val="24"/>
        </w:rPr>
      </w:pPr>
    </w:p>
    <w:p w14:paraId="4F13A8D0" w14:textId="701283E9" w:rsidR="00590F2F" w:rsidRDefault="00ED3C9C" w:rsidP="00B50385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15B7018" wp14:editId="0A7796BB">
            <wp:extent cx="6115050" cy="2647950"/>
            <wp:effectExtent l="0" t="0" r="0" b="0"/>
            <wp:docPr id="540637715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637715" name="Obrázek 1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AF12F8" w14:textId="3A652CC7" w:rsidR="00C11AE8" w:rsidRDefault="00C11AE8" w:rsidP="00B50385">
      <w:pPr>
        <w:ind w:left="2124" w:hanging="2124"/>
        <w:rPr>
          <w:sz w:val="24"/>
          <w:szCs w:val="24"/>
        </w:rPr>
      </w:pPr>
    </w:p>
    <w:p w14:paraId="1905F9AC" w14:textId="77B2A3ED" w:rsidR="007367A5" w:rsidRPr="0044271C" w:rsidRDefault="007367A5" w:rsidP="00C11AE8">
      <w:pPr>
        <w:ind w:left="2124" w:hanging="2124"/>
        <w:rPr>
          <w:bCs/>
          <w:sz w:val="24"/>
          <w:szCs w:val="24"/>
        </w:rPr>
      </w:pPr>
    </w:p>
    <w:p w14:paraId="5FD5F3DC" w14:textId="411B788D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3FA5AB01" w14:textId="2DF91A56" w:rsidR="00154440" w:rsidRPr="007748C9" w:rsidRDefault="00154440" w:rsidP="00295E76">
      <w:pPr>
        <w:ind w:left="2124" w:hanging="2124"/>
        <w:rPr>
          <w:sz w:val="24"/>
          <w:szCs w:val="24"/>
        </w:rPr>
      </w:pPr>
    </w:p>
    <w:p w14:paraId="17411786" w14:textId="598689D3" w:rsidR="00D861D1" w:rsidRDefault="00D861D1" w:rsidP="00722867">
      <w:pPr>
        <w:ind w:left="2124" w:hanging="2124"/>
        <w:rPr>
          <w:bCs/>
          <w:sz w:val="24"/>
          <w:szCs w:val="24"/>
        </w:rPr>
      </w:pPr>
    </w:p>
    <w:p w14:paraId="65695329" w14:textId="77777777" w:rsidR="007E5F22" w:rsidRDefault="007E5F22" w:rsidP="007748C9">
      <w:pPr>
        <w:jc w:val="both"/>
        <w:rPr>
          <w:b/>
          <w:sz w:val="24"/>
          <w:szCs w:val="24"/>
        </w:rPr>
      </w:pPr>
    </w:p>
    <w:p w14:paraId="060F44E0" w14:textId="4DB64B0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4AACFA38" w14:textId="77777777" w:rsidR="00ED3C9C" w:rsidRPr="007748C9" w:rsidRDefault="00ED3C9C" w:rsidP="00ED3C9C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 xml:space="preserve">Jedná se o komunikaci </w:t>
      </w:r>
      <w:r>
        <w:rPr>
          <w:sz w:val="24"/>
          <w:szCs w:val="24"/>
        </w:rPr>
        <w:t>I</w:t>
      </w:r>
      <w:r w:rsidRPr="007748C9">
        <w:rPr>
          <w:sz w:val="24"/>
          <w:szCs w:val="24"/>
        </w:rPr>
        <w:t xml:space="preserve">II. třídy, </w:t>
      </w:r>
      <w:r>
        <w:rPr>
          <w:sz w:val="24"/>
          <w:szCs w:val="24"/>
        </w:rPr>
        <w:t xml:space="preserve">mezi obcí Střížovice a obcí Dolní Slivno. </w:t>
      </w:r>
      <w:r w:rsidRPr="007748C9">
        <w:rPr>
          <w:sz w:val="24"/>
          <w:szCs w:val="24"/>
        </w:rPr>
        <w:t xml:space="preserve">Tento úsek dlouhý </w:t>
      </w:r>
      <w:r>
        <w:rPr>
          <w:sz w:val="24"/>
          <w:szCs w:val="24"/>
        </w:rPr>
        <w:t>1 377</w:t>
      </w:r>
      <w:r w:rsidRPr="007748C9">
        <w:rPr>
          <w:sz w:val="24"/>
          <w:szCs w:val="24"/>
        </w:rPr>
        <w:t xml:space="preserve"> m je značně nerovný po častých opravách. Vozovka vykazuje poruchy typické pro staré vyžilé </w:t>
      </w:r>
      <w:proofErr w:type="gramStart"/>
      <w:r w:rsidRPr="007748C9">
        <w:rPr>
          <w:sz w:val="24"/>
          <w:szCs w:val="24"/>
        </w:rPr>
        <w:t>vozovky</w:t>
      </w:r>
      <w:proofErr w:type="gramEnd"/>
      <w:r w:rsidRPr="007748C9">
        <w:rPr>
          <w:sz w:val="24"/>
          <w:szCs w:val="24"/>
        </w:rPr>
        <w:t xml:space="preserve"> tj. síťový rozpad, ztráta makro a </w:t>
      </w:r>
      <w:proofErr w:type="spellStart"/>
      <w:r w:rsidRPr="007748C9">
        <w:rPr>
          <w:sz w:val="24"/>
          <w:szCs w:val="24"/>
        </w:rPr>
        <w:t>mikrotextury</w:t>
      </w:r>
      <w:proofErr w:type="spellEnd"/>
      <w:r w:rsidRPr="007748C9">
        <w:rPr>
          <w:sz w:val="24"/>
          <w:szCs w:val="24"/>
        </w:rPr>
        <w:t>, výtluky apod. Jedná se o silnici s autobusovou dopravou a velkou intenzitou ostatní dopravy.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363E4BF" w14:textId="77777777" w:rsidR="0096291F" w:rsidRDefault="0096291F" w:rsidP="001075A5">
      <w:pPr>
        <w:jc w:val="both"/>
        <w:rPr>
          <w:b/>
          <w:sz w:val="24"/>
          <w:szCs w:val="24"/>
        </w:rPr>
      </w:pPr>
    </w:p>
    <w:p w14:paraId="301BDE16" w14:textId="77777777" w:rsidR="0096291F" w:rsidRDefault="0096291F" w:rsidP="001075A5">
      <w:pPr>
        <w:jc w:val="both"/>
        <w:rPr>
          <w:b/>
          <w:sz w:val="24"/>
          <w:szCs w:val="24"/>
        </w:rPr>
      </w:pPr>
    </w:p>
    <w:p w14:paraId="50DF3595" w14:textId="77777777" w:rsidR="0096291F" w:rsidRDefault="0096291F" w:rsidP="001075A5">
      <w:pPr>
        <w:jc w:val="both"/>
        <w:rPr>
          <w:b/>
          <w:sz w:val="24"/>
          <w:szCs w:val="24"/>
        </w:rPr>
      </w:pPr>
    </w:p>
    <w:p w14:paraId="079548E7" w14:textId="77777777" w:rsidR="0096291F" w:rsidRDefault="0096291F" w:rsidP="001075A5">
      <w:pPr>
        <w:jc w:val="both"/>
        <w:rPr>
          <w:b/>
          <w:sz w:val="24"/>
          <w:szCs w:val="24"/>
        </w:rPr>
      </w:pPr>
    </w:p>
    <w:p w14:paraId="63EF2684" w14:textId="77777777" w:rsidR="0096291F" w:rsidRDefault="0096291F" w:rsidP="001075A5">
      <w:pPr>
        <w:jc w:val="both"/>
        <w:rPr>
          <w:b/>
          <w:sz w:val="24"/>
          <w:szCs w:val="24"/>
        </w:rPr>
      </w:pPr>
    </w:p>
    <w:p w14:paraId="660E1098" w14:textId="051A7B0C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165CF27A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</w:t>
      </w:r>
      <w:r w:rsidR="00ED3C9C">
        <w:rPr>
          <w:sz w:val="24"/>
          <w:szCs w:val="24"/>
        </w:rPr>
        <w:t xml:space="preserve">e </w:t>
      </w:r>
      <w:r w:rsidR="00ED3C9C" w:rsidRPr="00ED3C9C">
        <w:rPr>
          <w:sz w:val="24"/>
          <w:szCs w:val="24"/>
        </w:rPr>
        <w:t>III/2720.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2BF5DAC7" w14:textId="77777777" w:rsidR="003878E2" w:rsidRDefault="00AA6918" w:rsidP="00AA6918">
      <w:pPr>
        <w:jc w:val="both"/>
        <w:rPr>
          <w:sz w:val="24"/>
          <w:szCs w:val="24"/>
        </w:rPr>
      </w:pPr>
      <w:r w:rsidRPr="00515D37">
        <w:rPr>
          <w:sz w:val="24"/>
          <w:szCs w:val="24"/>
        </w:rPr>
        <w:t>Předmětem zakázky je oprava povrchu silnice v </w:t>
      </w:r>
      <w:r>
        <w:rPr>
          <w:sz w:val="24"/>
          <w:szCs w:val="24"/>
        </w:rPr>
        <w:t>daném</w:t>
      </w:r>
      <w:r w:rsidRPr="00515D37">
        <w:rPr>
          <w:sz w:val="24"/>
          <w:szCs w:val="24"/>
        </w:rPr>
        <w:t xml:space="preserve"> úseku</w:t>
      </w:r>
      <w:r w:rsidR="00195CC6" w:rsidRPr="00515D37">
        <w:rPr>
          <w:sz w:val="24"/>
          <w:szCs w:val="24"/>
        </w:rPr>
        <w:t xml:space="preserve">. </w:t>
      </w:r>
      <w:r w:rsidRPr="00515D37">
        <w:rPr>
          <w:sz w:val="24"/>
          <w:szCs w:val="24"/>
        </w:rPr>
        <w:t xml:space="preserve"> Bude provedena realizace frézování zápichů na začátku a konci úseku, vyrovnávka obal. asfaltovou směsí pro ložní</w:t>
      </w:r>
    </w:p>
    <w:p w14:paraId="570DC3D2" w14:textId="11D6DF56" w:rsidR="00AA6918" w:rsidRPr="00515D37" w:rsidRDefault="00AA6918" w:rsidP="00AA6918">
      <w:pPr>
        <w:jc w:val="both"/>
        <w:rPr>
          <w:sz w:val="24"/>
          <w:szCs w:val="24"/>
        </w:rPr>
      </w:pPr>
      <w:r w:rsidRPr="00515D37">
        <w:rPr>
          <w:sz w:val="24"/>
          <w:szCs w:val="24"/>
        </w:rPr>
        <w:t>vrstvy ACL 16+, 16</w:t>
      </w:r>
      <w:proofErr w:type="gramStart"/>
      <w:r w:rsidRPr="00515D37">
        <w:rPr>
          <w:sz w:val="24"/>
          <w:szCs w:val="24"/>
        </w:rPr>
        <w:t>S ,</w:t>
      </w:r>
      <w:proofErr w:type="gramEnd"/>
      <w:r w:rsidRPr="00515D37">
        <w:rPr>
          <w:sz w:val="24"/>
          <w:szCs w:val="24"/>
        </w:rPr>
        <w:t xml:space="preserve"> spojovací postřiky a pokládka obrusné vrstvy ACO 11+  v </w:t>
      </w:r>
      <w:proofErr w:type="spellStart"/>
      <w:r w:rsidRPr="00515D37">
        <w:rPr>
          <w:sz w:val="24"/>
          <w:szCs w:val="24"/>
        </w:rPr>
        <w:t>tl</w:t>
      </w:r>
      <w:proofErr w:type="spellEnd"/>
      <w:r w:rsidRPr="00515D37">
        <w:rPr>
          <w:sz w:val="24"/>
          <w:szCs w:val="24"/>
        </w:rPr>
        <w:t xml:space="preserve">. 50mm. Součástí stavebních prací je zalití </w:t>
      </w:r>
      <w:r w:rsidR="001F2383">
        <w:rPr>
          <w:sz w:val="24"/>
          <w:szCs w:val="24"/>
        </w:rPr>
        <w:t xml:space="preserve">pracovních </w:t>
      </w:r>
      <w:r w:rsidRPr="00515D37">
        <w:rPr>
          <w:sz w:val="24"/>
          <w:szCs w:val="24"/>
        </w:rPr>
        <w:t>spár asfaltovou zálivkou, odstranění navýšených krajnic</w:t>
      </w:r>
      <w:r w:rsidR="001F2383">
        <w:rPr>
          <w:sz w:val="24"/>
          <w:szCs w:val="24"/>
        </w:rPr>
        <w:t xml:space="preserve"> a</w:t>
      </w:r>
      <w:r w:rsidRPr="00515D37">
        <w:rPr>
          <w:sz w:val="24"/>
          <w:szCs w:val="24"/>
        </w:rPr>
        <w:t xml:space="preserve"> zřízení nových </w:t>
      </w:r>
      <w:r w:rsidR="001F2383">
        <w:rPr>
          <w:sz w:val="24"/>
          <w:szCs w:val="24"/>
        </w:rPr>
        <w:t>z R-materi</w:t>
      </w:r>
      <w:r w:rsidR="008E4436">
        <w:rPr>
          <w:sz w:val="24"/>
          <w:szCs w:val="24"/>
        </w:rPr>
        <w:t>álu</w:t>
      </w:r>
      <w:r w:rsidRPr="00515D37">
        <w:rPr>
          <w:sz w:val="24"/>
          <w:szCs w:val="24"/>
        </w:rPr>
        <w:t>,</w:t>
      </w:r>
      <w:r w:rsidR="008E4436">
        <w:rPr>
          <w:sz w:val="24"/>
          <w:szCs w:val="24"/>
        </w:rPr>
        <w:t xml:space="preserve"> </w:t>
      </w:r>
      <w:r w:rsidR="00ED3C9C">
        <w:rPr>
          <w:sz w:val="24"/>
          <w:szCs w:val="24"/>
        </w:rPr>
        <w:t>zřízení</w:t>
      </w:r>
      <w:r w:rsidRPr="00515D37">
        <w:rPr>
          <w:sz w:val="24"/>
          <w:szCs w:val="24"/>
        </w:rPr>
        <w:t xml:space="preserve"> VDZ (vodící proužky </w:t>
      </w:r>
      <w:proofErr w:type="gramStart"/>
      <w:r w:rsidRPr="00515D37">
        <w:rPr>
          <w:sz w:val="24"/>
          <w:szCs w:val="24"/>
        </w:rPr>
        <w:t>125mm</w:t>
      </w:r>
      <w:proofErr w:type="gramEnd"/>
      <w:r w:rsidRPr="00515D37">
        <w:rPr>
          <w:sz w:val="24"/>
          <w:szCs w:val="24"/>
        </w:rPr>
        <w:t xml:space="preserve"> v provedení barva).</w:t>
      </w:r>
    </w:p>
    <w:p w14:paraId="222C6BC6" w14:textId="719C72D8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582EA481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495E8F" w:rsidRPr="00922FE0">
        <w:rPr>
          <w:sz w:val="24"/>
          <w:szCs w:val="24"/>
        </w:rPr>
        <w:t>4</w:t>
      </w:r>
      <w:r w:rsidR="00947FF3">
        <w:rPr>
          <w:sz w:val="24"/>
          <w:szCs w:val="24"/>
        </w:rPr>
        <w:t>/</w:t>
      </w:r>
      <w:proofErr w:type="gramStart"/>
      <w:r w:rsidR="008D5528">
        <w:rPr>
          <w:sz w:val="24"/>
          <w:szCs w:val="24"/>
        </w:rPr>
        <w:t>20</w:t>
      </w:r>
      <w:r w:rsidR="00947FF3">
        <w:rPr>
          <w:sz w:val="24"/>
          <w:szCs w:val="24"/>
        </w:rPr>
        <w:t>25</w:t>
      </w:r>
      <w:r w:rsidRPr="00495E8F">
        <w:rPr>
          <w:sz w:val="24"/>
          <w:szCs w:val="24"/>
        </w:rPr>
        <w:t xml:space="preserve">  –</w:t>
      </w:r>
      <w:proofErr w:type="gramEnd"/>
      <w:r w:rsidRPr="00495E8F">
        <w:rPr>
          <w:sz w:val="24"/>
          <w:szCs w:val="24"/>
        </w:rPr>
        <w:t xml:space="preserve">  předpoklad </w:t>
      </w:r>
      <w:r w:rsidR="00B55C84">
        <w:rPr>
          <w:sz w:val="24"/>
          <w:szCs w:val="24"/>
        </w:rPr>
        <w:t>3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9234F3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7A37AA84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</w:t>
      </w:r>
      <w:proofErr w:type="gramStart"/>
      <w:r w:rsidRPr="007748C9">
        <w:rPr>
          <w:b/>
          <w:sz w:val="24"/>
          <w:szCs w:val="24"/>
        </w:rPr>
        <w:t xml:space="preserve">financování:  </w:t>
      </w:r>
      <w:r w:rsidR="00FA725C" w:rsidRPr="00C73E72">
        <w:rPr>
          <w:sz w:val="24"/>
          <w:szCs w:val="24"/>
        </w:rPr>
        <w:t>Škody</w:t>
      </w:r>
      <w:proofErr w:type="gramEnd"/>
      <w:r w:rsidR="00FA725C" w:rsidRPr="00C73E72">
        <w:rPr>
          <w:sz w:val="24"/>
          <w:szCs w:val="24"/>
        </w:rPr>
        <w:t xml:space="preserve"> po zimě 2024</w:t>
      </w:r>
      <w:r w:rsidR="00605687">
        <w:rPr>
          <w:sz w:val="24"/>
          <w:szCs w:val="24"/>
        </w:rPr>
        <w:t>/</w:t>
      </w:r>
      <w:r w:rsidR="008D5528">
        <w:rPr>
          <w:sz w:val="24"/>
          <w:szCs w:val="24"/>
        </w:rPr>
        <w:t>20</w:t>
      </w:r>
      <w:r w:rsidR="00605687">
        <w:rPr>
          <w:sz w:val="24"/>
          <w:szCs w:val="24"/>
        </w:rPr>
        <w:t>25</w:t>
      </w:r>
      <w:r w:rsidR="00FA725C" w:rsidRPr="00C73E72">
        <w:rPr>
          <w:sz w:val="24"/>
          <w:szCs w:val="24"/>
        </w:rPr>
        <w:t xml:space="preserve">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 xml:space="preserve">stavebních prací, po předání řádně vedených dokladů (stavební deník, zkoušky, </w:t>
      </w:r>
      <w:proofErr w:type="gramStart"/>
      <w:r w:rsidRPr="006D3FD4">
        <w:rPr>
          <w:sz w:val="24"/>
          <w:szCs w:val="24"/>
        </w:rPr>
        <w:t>atesty,</w:t>
      </w:r>
      <w:proofErr w:type="gramEnd"/>
      <w:r w:rsidRPr="006D3FD4">
        <w:rPr>
          <w:sz w:val="24"/>
          <w:szCs w:val="24"/>
        </w:rPr>
        <w:t xml:space="preserve">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5B4B2BA2" w14:textId="77777777" w:rsidR="0044508D" w:rsidRDefault="0044508D" w:rsidP="00266130">
      <w:pPr>
        <w:jc w:val="both"/>
        <w:rPr>
          <w:b/>
          <w:sz w:val="24"/>
          <w:szCs w:val="24"/>
        </w:rPr>
      </w:pPr>
    </w:p>
    <w:p w14:paraId="31566709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68744373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436B2A00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391A2574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2CFF1665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29E44B7D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09AD540A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464E25B3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59F71466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1D132FE3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7C85E9A5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0B38586F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5E113561" w14:textId="77777777" w:rsidR="0096291F" w:rsidRDefault="0096291F" w:rsidP="00266130">
      <w:pPr>
        <w:jc w:val="both"/>
        <w:rPr>
          <w:b/>
          <w:sz w:val="24"/>
          <w:szCs w:val="24"/>
        </w:rPr>
      </w:pPr>
    </w:p>
    <w:p w14:paraId="2D46976D" w14:textId="0BA5433D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64F5D43F" w:rsidR="00280173" w:rsidRDefault="0096291F" w:rsidP="00280173">
      <w:pPr>
        <w:tabs>
          <w:tab w:val="left" w:pos="963"/>
        </w:tabs>
        <w:rPr>
          <w:rFonts w:ascii="Arial" w:hAnsi="Arial"/>
        </w:rPr>
      </w:pPr>
      <w:r>
        <w:rPr>
          <w:noProof/>
        </w:rPr>
        <w:drawing>
          <wp:inline distT="0" distB="0" distL="0" distR="0" wp14:anchorId="45DC637B" wp14:editId="32E1436C">
            <wp:extent cx="5524500" cy="4144378"/>
            <wp:effectExtent l="0" t="0" r="0" b="8890"/>
            <wp:docPr id="446682650" name="Obrázek 2" descr="Obsah obrázku venku, tráva, silnice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682650" name="Obrázek 2" descr="Obsah obrázku venku, tráva, silnice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393" cy="4147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6E46">
        <w:rPr>
          <w:rFonts w:ascii="Arial" w:hAnsi="Arial"/>
        </w:rPr>
        <w:br w:type="textWrapping" w:clear="all"/>
      </w:r>
    </w:p>
    <w:p w14:paraId="39C06E0D" w14:textId="3C1F4503" w:rsidR="00710487" w:rsidRDefault="0096291F" w:rsidP="00280173">
      <w:pPr>
        <w:tabs>
          <w:tab w:val="left" w:pos="963"/>
        </w:tabs>
        <w:rPr>
          <w:rFonts w:ascii="Arial" w:hAnsi="Arial"/>
        </w:rPr>
      </w:pPr>
      <w:r>
        <w:rPr>
          <w:noProof/>
        </w:rPr>
        <w:drawing>
          <wp:inline distT="0" distB="0" distL="0" distR="0" wp14:anchorId="16A75889" wp14:editId="7A974222">
            <wp:extent cx="5511600" cy="4132800"/>
            <wp:effectExtent l="0" t="0" r="0" b="1270"/>
            <wp:docPr id="1034939592" name="Obrázek 4" descr="Obsah obrázku venku, tráva, obloh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39592" name="Obrázek 4" descr="Obsah obrázku venku, tráva, obloh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600" cy="413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6E46">
        <w:rPr>
          <w:rFonts w:ascii="Arial" w:hAnsi="Arial"/>
        </w:rPr>
        <w:br w:type="textWrapping" w:clear="all"/>
      </w:r>
    </w:p>
    <w:p w14:paraId="197669C2" w14:textId="0EE5E840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541C39F9" w14:textId="06045080" w:rsidR="00770E90" w:rsidRDefault="00770E9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6109D186" w14:textId="77777777" w:rsidR="0096291F" w:rsidRPr="001D3C1D" w:rsidRDefault="0096291F" w:rsidP="0096291F">
      <w:pPr>
        <w:jc w:val="both"/>
        <w:rPr>
          <w:sz w:val="24"/>
          <w:szCs w:val="24"/>
        </w:rPr>
      </w:pPr>
      <w:r w:rsidRPr="001D3C1D">
        <w:rPr>
          <w:sz w:val="24"/>
          <w:szCs w:val="24"/>
        </w:rPr>
        <w:t xml:space="preserve">Jakub Honzák, provozní cestmistr, tel: 736 623 716, email: </w:t>
      </w:r>
      <w:hyperlink r:id="rId11" w:history="1">
        <w:r w:rsidRPr="001D3C1D">
          <w:rPr>
            <w:rStyle w:val="Hypertextovodkaz"/>
            <w:sz w:val="24"/>
            <w:szCs w:val="24"/>
          </w:rPr>
          <w:t>jakub.honzak@ksus.cz</w:t>
        </w:r>
      </w:hyperlink>
    </w:p>
    <w:p w14:paraId="2C50497C" w14:textId="48FF09CD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proofErr w:type="gramStart"/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</w:t>
      </w:r>
      <w:proofErr w:type="gramEnd"/>
      <w:r w:rsidR="00136D5E">
        <w:rPr>
          <w:sz w:val="24"/>
          <w:szCs w:val="24"/>
        </w:rPr>
        <w:t xml:space="preserve">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BFB845" w14:textId="77777777" w:rsidR="00607EEF" w:rsidRDefault="00607EEF">
      <w:r>
        <w:separator/>
      </w:r>
    </w:p>
  </w:endnote>
  <w:endnote w:type="continuationSeparator" w:id="0">
    <w:p w14:paraId="57332AF5" w14:textId="77777777" w:rsidR="00607EEF" w:rsidRDefault="00607E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D9D898" w14:textId="77777777" w:rsidR="00607EEF" w:rsidRDefault="00607EEF">
      <w:r>
        <w:separator/>
      </w:r>
    </w:p>
  </w:footnote>
  <w:footnote w:type="continuationSeparator" w:id="0">
    <w:p w14:paraId="4B5CF899" w14:textId="77777777" w:rsidR="00607EEF" w:rsidRDefault="00607E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789190709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73FF"/>
    <w:rsid w:val="000877D1"/>
    <w:rsid w:val="00087E60"/>
    <w:rsid w:val="00090381"/>
    <w:rsid w:val="000911E3"/>
    <w:rsid w:val="00092C1E"/>
    <w:rsid w:val="000A2890"/>
    <w:rsid w:val="000B1342"/>
    <w:rsid w:val="000B33BD"/>
    <w:rsid w:val="000B4544"/>
    <w:rsid w:val="000B62DF"/>
    <w:rsid w:val="000B7DFE"/>
    <w:rsid w:val="000C14FD"/>
    <w:rsid w:val="000C2045"/>
    <w:rsid w:val="000C3CEB"/>
    <w:rsid w:val="000E7B02"/>
    <w:rsid w:val="000F3341"/>
    <w:rsid w:val="000F3502"/>
    <w:rsid w:val="000F4128"/>
    <w:rsid w:val="000F5BA7"/>
    <w:rsid w:val="000F6301"/>
    <w:rsid w:val="0010006D"/>
    <w:rsid w:val="00100375"/>
    <w:rsid w:val="001017E9"/>
    <w:rsid w:val="001034E3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55B08"/>
    <w:rsid w:val="0019071C"/>
    <w:rsid w:val="00195CC6"/>
    <w:rsid w:val="001B1ED8"/>
    <w:rsid w:val="001B5039"/>
    <w:rsid w:val="001C2A3F"/>
    <w:rsid w:val="001D2C97"/>
    <w:rsid w:val="001D3A3F"/>
    <w:rsid w:val="001D5040"/>
    <w:rsid w:val="001E0EAB"/>
    <w:rsid w:val="001E2C25"/>
    <w:rsid w:val="001E4D37"/>
    <w:rsid w:val="001F001E"/>
    <w:rsid w:val="001F10B2"/>
    <w:rsid w:val="001F1A7F"/>
    <w:rsid w:val="001F2383"/>
    <w:rsid w:val="001F5286"/>
    <w:rsid w:val="00212DCB"/>
    <w:rsid w:val="00230FB5"/>
    <w:rsid w:val="00240524"/>
    <w:rsid w:val="00241168"/>
    <w:rsid w:val="00244454"/>
    <w:rsid w:val="00257003"/>
    <w:rsid w:val="00260177"/>
    <w:rsid w:val="002628CA"/>
    <w:rsid w:val="00265221"/>
    <w:rsid w:val="00266130"/>
    <w:rsid w:val="00272880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D0273"/>
    <w:rsid w:val="002D7DB8"/>
    <w:rsid w:val="002E03D5"/>
    <w:rsid w:val="002E324D"/>
    <w:rsid w:val="002F237C"/>
    <w:rsid w:val="002F441E"/>
    <w:rsid w:val="00301838"/>
    <w:rsid w:val="00301D64"/>
    <w:rsid w:val="003056A5"/>
    <w:rsid w:val="00315694"/>
    <w:rsid w:val="00324059"/>
    <w:rsid w:val="00330CCD"/>
    <w:rsid w:val="00334FDC"/>
    <w:rsid w:val="00340320"/>
    <w:rsid w:val="00341951"/>
    <w:rsid w:val="00343E01"/>
    <w:rsid w:val="00343F09"/>
    <w:rsid w:val="00345B9E"/>
    <w:rsid w:val="00350C38"/>
    <w:rsid w:val="0035392C"/>
    <w:rsid w:val="00355836"/>
    <w:rsid w:val="0035629C"/>
    <w:rsid w:val="00360306"/>
    <w:rsid w:val="00361C94"/>
    <w:rsid w:val="00363311"/>
    <w:rsid w:val="00365BBF"/>
    <w:rsid w:val="00371251"/>
    <w:rsid w:val="00372A69"/>
    <w:rsid w:val="00380552"/>
    <w:rsid w:val="00380F83"/>
    <w:rsid w:val="00384DB8"/>
    <w:rsid w:val="003867A0"/>
    <w:rsid w:val="003878E2"/>
    <w:rsid w:val="00387BCB"/>
    <w:rsid w:val="003A50BB"/>
    <w:rsid w:val="003B3C2B"/>
    <w:rsid w:val="003B65A9"/>
    <w:rsid w:val="003C1B25"/>
    <w:rsid w:val="003C5B1B"/>
    <w:rsid w:val="003D2CE4"/>
    <w:rsid w:val="003D6D35"/>
    <w:rsid w:val="003D7035"/>
    <w:rsid w:val="003D70C7"/>
    <w:rsid w:val="003E0A2A"/>
    <w:rsid w:val="003E5999"/>
    <w:rsid w:val="003F3190"/>
    <w:rsid w:val="003F386D"/>
    <w:rsid w:val="00402A9D"/>
    <w:rsid w:val="0042493F"/>
    <w:rsid w:val="00435477"/>
    <w:rsid w:val="0044271C"/>
    <w:rsid w:val="004429D0"/>
    <w:rsid w:val="0044508D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5E8F"/>
    <w:rsid w:val="004A7ED8"/>
    <w:rsid w:val="004B4753"/>
    <w:rsid w:val="004B5E90"/>
    <w:rsid w:val="00500200"/>
    <w:rsid w:val="00500332"/>
    <w:rsid w:val="00504EC9"/>
    <w:rsid w:val="00506684"/>
    <w:rsid w:val="0051426B"/>
    <w:rsid w:val="00514EF3"/>
    <w:rsid w:val="005156EC"/>
    <w:rsid w:val="00521358"/>
    <w:rsid w:val="00524F3E"/>
    <w:rsid w:val="00530DD6"/>
    <w:rsid w:val="00530FF6"/>
    <w:rsid w:val="00532442"/>
    <w:rsid w:val="00537945"/>
    <w:rsid w:val="00551724"/>
    <w:rsid w:val="0055275B"/>
    <w:rsid w:val="005530CB"/>
    <w:rsid w:val="0055640C"/>
    <w:rsid w:val="00560783"/>
    <w:rsid w:val="0056604A"/>
    <w:rsid w:val="0057303D"/>
    <w:rsid w:val="005825C9"/>
    <w:rsid w:val="00582ECF"/>
    <w:rsid w:val="00590F2F"/>
    <w:rsid w:val="00594699"/>
    <w:rsid w:val="00594D9C"/>
    <w:rsid w:val="00597395"/>
    <w:rsid w:val="005A1173"/>
    <w:rsid w:val="005A40D8"/>
    <w:rsid w:val="005A459E"/>
    <w:rsid w:val="005A5410"/>
    <w:rsid w:val="005C535E"/>
    <w:rsid w:val="005C7D7C"/>
    <w:rsid w:val="005D07D6"/>
    <w:rsid w:val="005D473D"/>
    <w:rsid w:val="005E3715"/>
    <w:rsid w:val="005E5B94"/>
    <w:rsid w:val="005F061A"/>
    <w:rsid w:val="005F2636"/>
    <w:rsid w:val="00604ABC"/>
    <w:rsid w:val="00605687"/>
    <w:rsid w:val="00607EEF"/>
    <w:rsid w:val="006117AB"/>
    <w:rsid w:val="00626B1D"/>
    <w:rsid w:val="00633449"/>
    <w:rsid w:val="006337B2"/>
    <w:rsid w:val="0063386A"/>
    <w:rsid w:val="006374CB"/>
    <w:rsid w:val="00646E46"/>
    <w:rsid w:val="00660FE2"/>
    <w:rsid w:val="006639E7"/>
    <w:rsid w:val="00671B92"/>
    <w:rsid w:val="0067648F"/>
    <w:rsid w:val="0068034A"/>
    <w:rsid w:val="006B06C6"/>
    <w:rsid w:val="006B49BC"/>
    <w:rsid w:val="006C14F4"/>
    <w:rsid w:val="006C6EC2"/>
    <w:rsid w:val="006C774D"/>
    <w:rsid w:val="006E74E7"/>
    <w:rsid w:val="006F0DA4"/>
    <w:rsid w:val="006F4635"/>
    <w:rsid w:val="006F5D25"/>
    <w:rsid w:val="006F6E9B"/>
    <w:rsid w:val="00701512"/>
    <w:rsid w:val="00702833"/>
    <w:rsid w:val="007039E1"/>
    <w:rsid w:val="007070A9"/>
    <w:rsid w:val="00710487"/>
    <w:rsid w:val="00717D2C"/>
    <w:rsid w:val="00722867"/>
    <w:rsid w:val="00723327"/>
    <w:rsid w:val="00726880"/>
    <w:rsid w:val="00731CC6"/>
    <w:rsid w:val="007367A5"/>
    <w:rsid w:val="00741C84"/>
    <w:rsid w:val="0074505D"/>
    <w:rsid w:val="00753E02"/>
    <w:rsid w:val="00757F47"/>
    <w:rsid w:val="007669D3"/>
    <w:rsid w:val="007675D8"/>
    <w:rsid w:val="00770E90"/>
    <w:rsid w:val="007748C9"/>
    <w:rsid w:val="007755CC"/>
    <w:rsid w:val="007832D4"/>
    <w:rsid w:val="00783597"/>
    <w:rsid w:val="00786FAB"/>
    <w:rsid w:val="0079673D"/>
    <w:rsid w:val="007A17C5"/>
    <w:rsid w:val="007A1E01"/>
    <w:rsid w:val="007B05DC"/>
    <w:rsid w:val="007B1965"/>
    <w:rsid w:val="007C1C14"/>
    <w:rsid w:val="007C25AA"/>
    <w:rsid w:val="007C33B8"/>
    <w:rsid w:val="007C5664"/>
    <w:rsid w:val="007C585C"/>
    <w:rsid w:val="007C7FFC"/>
    <w:rsid w:val="007D1E52"/>
    <w:rsid w:val="007E1576"/>
    <w:rsid w:val="007E5F22"/>
    <w:rsid w:val="007F2E3E"/>
    <w:rsid w:val="00801FBD"/>
    <w:rsid w:val="00817ECC"/>
    <w:rsid w:val="00821A4D"/>
    <w:rsid w:val="00823ED1"/>
    <w:rsid w:val="00826EB7"/>
    <w:rsid w:val="00830510"/>
    <w:rsid w:val="008349BB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24F7"/>
    <w:rsid w:val="008D543E"/>
    <w:rsid w:val="008D5528"/>
    <w:rsid w:val="008D7B5D"/>
    <w:rsid w:val="008E0295"/>
    <w:rsid w:val="008E0455"/>
    <w:rsid w:val="008E1CD2"/>
    <w:rsid w:val="008E4436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234F3"/>
    <w:rsid w:val="00924DFF"/>
    <w:rsid w:val="009457AD"/>
    <w:rsid w:val="009461DB"/>
    <w:rsid w:val="0094649F"/>
    <w:rsid w:val="00947FF3"/>
    <w:rsid w:val="00953757"/>
    <w:rsid w:val="0095739F"/>
    <w:rsid w:val="00961A7B"/>
    <w:rsid w:val="0096291F"/>
    <w:rsid w:val="00970F4A"/>
    <w:rsid w:val="009760BF"/>
    <w:rsid w:val="00982FC8"/>
    <w:rsid w:val="00984F50"/>
    <w:rsid w:val="00992A5F"/>
    <w:rsid w:val="00993CFF"/>
    <w:rsid w:val="00994D34"/>
    <w:rsid w:val="00994DBC"/>
    <w:rsid w:val="009B09B0"/>
    <w:rsid w:val="009B0C2F"/>
    <w:rsid w:val="009B16EF"/>
    <w:rsid w:val="009B5777"/>
    <w:rsid w:val="009C2E2C"/>
    <w:rsid w:val="009C34C7"/>
    <w:rsid w:val="009C518E"/>
    <w:rsid w:val="009D1710"/>
    <w:rsid w:val="009E34B0"/>
    <w:rsid w:val="009E405C"/>
    <w:rsid w:val="009F2D44"/>
    <w:rsid w:val="009F40B6"/>
    <w:rsid w:val="00A02DFB"/>
    <w:rsid w:val="00A03534"/>
    <w:rsid w:val="00A06273"/>
    <w:rsid w:val="00A13F90"/>
    <w:rsid w:val="00A22522"/>
    <w:rsid w:val="00A267A3"/>
    <w:rsid w:val="00A4586E"/>
    <w:rsid w:val="00A47999"/>
    <w:rsid w:val="00A50B19"/>
    <w:rsid w:val="00A648D0"/>
    <w:rsid w:val="00A667E6"/>
    <w:rsid w:val="00A72A30"/>
    <w:rsid w:val="00A806DC"/>
    <w:rsid w:val="00A90A81"/>
    <w:rsid w:val="00A92367"/>
    <w:rsid w:val="00A94B99"/>
    <w:rsid w:val="00A95E47"/>
    <w:rsid w:val="00AA2575"/>
    <w:rsid w:val="00AA6918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E667B"/>
    <w:rsid w:val="00AF13CF"/>
    <w:rsid w:val="00AF1A3B"/>
    <w:rsid w:val="00AF1F9A"/>
    <w:rsid w:val="00AF3881"/>
    <w:rsid w:val="00AF775D"/>
    <w:rsid w:val="00B04E46"/>
    <w:rsid w:val="00B14D7E"/>
    <w:rsid w:val="00B31390"/>
    <w:rsid w:val="00B33594"/>
    <w:rsid w:val="00B33AB0"/>
    <w:rsid w:val="00B33E7E"/>
    <w:rsid w:val="00B42D9B"/>
    <w:rsid w:val="00B4587C"/>
    <w:rsid w:val="00B50385"/>
    <w:rsid w:val="00B50D28"/>
    <w:rsid w:val="00B55C84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3980"/>
    <w:rsid w:val="00BC508E"/>
    <w:rsid w:val="00BD0564"/>
    <w:rsid w:val="00BD36CE"/>
    <w:rsid w:val="00BD668B"/>
    <w:rsid w:val="00BE09C2"/>
    <w:rsid w:val="00BE1FBA"/>
    <w:rsid w:val="00BE443D"/>
    <w:rsid w:val="00BF245E"/>
    <w:rsid w:val="00BF634A"/>
    <w:rsid w:val="00C11AE8"/>
    <w:rsid w:val="00C14DD0"/>
    <w:rsid w:val="00C25ED1"/>
    <w:rsid w:val="00C33E21"/>
    <w:rsid w:val="00C3673C"/>
    <w:rsid w:val="00C47F50"/>
    <w:rsid w:val="00C52AD4"/>
    <w:rsid w:val="00C52D34"/>
    <w:rsid w:val="00C60FEB"/>
    <w:rsid w:val="00C65E1B"/>
    <w:rsid w:val="00C7326A"/>
    <w:rsid w:val="00C76C86"/>
    <w:rsid w:val="00C804EB"/>
    <w:rsid w:val="00C80A2F"/>
    <w:rsid w:val="00C83FCE"/>
    <w:rsid w:val="00C945D8"/>
    <w:rsid w:val="00C971D4"/>
    <w:rsid w:val="00C97CA4"/>
    <w:rsid w:val="00C97F4E"/>
    <w:rsid w:val="00CA0187"/>
    <w:rsid w:val="00CA1544"/>
    <w:rsid w:val="00CA2EF1"/>
    <w:rsid w:val="00CA4F95"/>
    <w:rsid w:val="00CC3075"/>
    <w:rsid w:val="00CC6828"/>
    <w:rsid w:val="00CD083A"/>
    <w:rsid w:val="00CE5589"/>
    <w:rsid w:val="00CE5F47"/>
    <w:rsid w:val="00CE6C31"/>
    <w:rsid w:val="00CF1EC5"/>
    <w:rsid w:val="00CF325D"/>
    <w:rsid w:val="00CF34E4"/>
    <w:rsid w:val="00CF43EE"/>
    <w:rsid w:val="00CF4808"/>
    <w:rsid w:val="00D034A8"/>
    <w:rsid w:val="00D03D34"/>
    <w:rsid w:val="00D073C4"/>
    <w:rsid w:val="00D11768"/>
    <w:rsid w:val="00D20256"/>
    <w:rsid w:val="00D2377D"/>
    <w:rsid w:val="00D239B6"/>
    <w:rsid w:val="00D27A8E"/>
    <w:rsid w:val="00D325CA"/>
    <w:rsid w:val="00D3290F"/>
    <w:rsid w:val="00D32F2A"/>
    <w:rsid w:val="00D33B3B"/>
    <w:rsid w:val="00D4331E"/>
    <w:rsid w:val="00D43AD7"/>
    <w:rsid w:val="00D4435D"/>
    <w:rsid w:val="00D46472"/>
    <w:rsid w:val="00D50FAC"/>
    <w:rsid w:val="00D55B1A"/>
    <w:rsid w:val="00D61FF8"/>
    <w:rsid w:val="00D64053"/>
    <w:rsid w:val="00D809E7"/>
    <w:rsid w:val="00D8224E"/>
    <w:rsid w:val="00D861D1"/>
    <w:rsid w:val="00D877E6"/>
    <w:rsid w:val="00D916E6"/>
    <w:rsid w:val="00D95071"/>
    <w:rsid w:val="00D97895"/>
    <w:rsid w:val="00DA0412"/>
    <w:rsid w:val="00DA4647"/>
    <w:rsid w:val="00DA646A"/>
    <w:rsid w:val="00DB69A1"/>
    <w:rsid w:val="00DB6FB1"/>
    <w:rsid w:val="00DD1DD1"/>
    <w:rsid w:val="00DD477F"/>
    <w:rsid w:val="00DD6955"/>
    <w:rsid w:val="00DE16C7"/>
    <w:rsid w:val="00DE3CA5"/>
    <w:rsid w:val="00DE6A38"/>
    <w:rsid w:val="00DE77C4"/>
    <w:rsid w:val="00DF180C"/>
    <w:rsid w:val="00DF2DF9"/>
    <w:rsid w:val="00DF5641"/>
    <w:rsid w:val="00E04CC1"/>
    <w:rsid w:val="00E07246"/>
    <w:rsid w:val="00E07606"/>
    <w:rsid w:val="00E07617"/>
    <w:rsid w:val="00E10E8F"/>
    <w:rsid w:val="00E20CCE"/>
    <w:rsid w:val="00E374C9"/>
    <w:rsid w:val="00E43DC3"/>
    <w:rsid w:val="00E45AA0"/>
    <w:rsid w:val="00E47865"/>
    <w:rsid w:val="00E60EFD"/>
    <w:rsid w:val="00E62739"/>
    <w:rsid w:val="00E62B89"/>
    <w:rsid w:val="00E66F9A"/>
    <w:rsid w:val="00E67068"/>
    <w:rsid w:val="00E7177D"/>
    <w:rsid w:val="00E7730F"/>
    <w:rsid w:val="00E775C4"/>
    <w:rsid w:val="00E80ED7"/>
    <w:rsid w:val="00E817FE"/>
    <w:rsid w:val="00E8210F"/>
    <w:rsid w:val="00E829DF"/>
    <w:rsid w:val="00E8513C"/>
    <w:rsid w:val="00E94D31"/>
    <w:rsid w:val="00EA3F27"/>
    <w:rsid w:val="00EA47C8"/>
    <w:rsid w:val="00EC1F71"/>
    <w:rsid w:val="00EC508A"/>
    <w:rsid w:val="00EC6FB9"/>
    <w:rsid w:val="00ED3C9C"/>
    <w:rsid w:val="00ED53CB"/>
    <w:rsid w:val="00EE744B"/>
    <w:rsid w:val="00EE794D"/>
    <w:rsid w:val="00EF5C22"/>
    <w:rsid w:val="00F02E74"/>
    <w:rsid w:val="00F07C83"/>
    <w:rsid w:val="00F10C07"/>
    <w:rsid w:val="00F16A33"/>
    <w:rsid w:val="00F2159A"/>
    <w:rsid w:val="00F22580"/>
    <w:rsid w:val="00F24CB9"/>
    <w:rsid w:val="00F25868"/>
    <w:rsid w:val="00F25BCF"/>
    <w:rsid w:val="00F41390"/>
    <w:rsid w:val="00F545DD"/>
    <w:rsid w:val="00F60775"/>
    <w:rsid w:val="00F62B62"/>
    <w:rsid w:val="00F67BCF"/>
    <w:rsid w:val="00F67C9C"/>
    <w:rsid w:val="00F73347"/>
    <w:rsid w:val="00F75FD2"/>
    <w:rsid w:val="00F766B1"/>
    <w:rsid w:val="00F81821"/>
    <w:rsid w:val="00F8276F"/>
    <w:rsid w:val="00F838C0"/>
    <w:rsid w:val="00F848FF"/>
    <w:rsid w:val="00F902B3"/>
    <w:rsid w:val="00F90BE1"/>
    <w:rsid w:val="00F924CD"/>
    <w:rsid w:val="00FA4232"/>
    <w:rsid w:val="00FA725C"/>
    <w:rsid w:val="00FC1DC2"/>
    <w:rsid w:val="00FC2716"/>
    <w:rsid w:val="00FC51B0"/>
    <w:rsid w:val="00FD2339"/>
    <w:rsid w:val="00FE230E"/>
    <w:rsid w:val="00FE3449"/>
    <w:rsid w:val="00FF1C94"/>
    <w:rsid w:val="00FF3353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akub.honz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4</Pages>
  <Words>376</Words>
  <Characters>2566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2937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2024-09-30T06:39:00Z</dcterms:created>
  <dcterms:modified xsi:type="dcterms:W3CDTF">2024-09-30T06:39:00Z</dcterms:modified>
</cp:coreProperties>
</file>