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317B3E05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 </w:t>
      </w:r>
      <w:r w:rsidR="00BD0FED" w:rsidRPr="00BD0FED">
        <w:rPr>
          <w:b/>
          <w:sz w:val="24"/>
          <w:szCs w:val="24"/>
        </w:rPr>
        <w:t>III/2725 Lysá nad Labem - Stratov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47ABDC8C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8B0BF1" w:rsidRPr="008B0BF1">
        <w:rPr>
          <w:sz w:val="24"/>
          <w:szCs w:val="24"/>
        </w:rPr>
        <w:t xml:space="preserve">silnice </w:t>
      </w:r>
      <w:r w:rsidR="00A41F8B" w:rsidRPr="00A41F8B">
        <w:rPr>
          <w:sz w:val="24"/>
          <w:szCs w:val="24"/>
        </w:rPr>
        <w:t>III/272</w:t>
      </w:r>
      <w:r w:rsidR="00BD0FED">
        <w:rPr>
          <w:sz w:val="24"/>
          <w:szCs w:val="24"/>
        </w:rPr>
        <w:t>5</w:t>
      </w:r>
      <w:r w:rsidR="00A41F8B" w:rsidRPr="00A41F8B">
        <w:rPr>
          <w:sz w:val="24"/>
          <w:szCs w:val="24"/>
        </w:rPr>
        <w:t xml:space="preserve"> od </w:t>
      </w:r>
      <w:r w:rsidR="00BD0FED">
        <w:rPr>
          <w:sz w:val="24"/>
          <w:szCs w:val="24"/>
        </w:rPr>
        <w:t>Lysé nad Labem směrem na obec</w:t>
      </w:r>
      <w:r w:rsidR="00A41F8B" w:rsidRPr="00A41F8B">
        <w:rPr>
          <w:sz w:val="24"/>
          <w:szCs w:val="24"/>
        </w:rPr>
        <w:t xml:space="preserve"> </w:t>
      </w:r>
      <w:r w:rsidR="00BD0FED">
        <w:rPr>
          <w:sz w:val="24"/>
          <w:szCs w:val="24"/>
        </w:rPr>
        <w:t>Stratov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3BBB6A2A" w14:textId="69495BD1" w:rsidR="007D78E8" w:rsidRDefault="007748C9" w:rsidP="007D78E8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7D78E8" w:rsidRPr="007748C9">
        <w:rPr>
          <w:sz w:val="24"/>
          <w:szCs w:val="24"/>
        </w:rPr>
        <w:t xml:space="preserve">km </w:t>
      </w:r>
      <w:r w:rsidR="00BD0FED">
        <w:rPr>
          <w:sz w:val="24"/>
          <w:szCs w:val="24"/>
        </w:rPr>
        <w:t>1</w:t>
      </w:r>
      <w:r w:rsidR="007D78E8" w:rsidRPr="007748C9">
        <w:rPr>
          <w:sz w:val="24"/>
          <w:szCs w:val="24"/>
        </w:rPr>
        <w:t>,</w:t>
      </w:r>
      <w:r w:rsidR="00BD0FED">
        <w:rPr>
          <w:sz w:val="24"/>
          <w:szCs w:val="24"/>
        </w:rPr>
        <w:t>340</w:t>
      </w:r>
      <w:r w:rsidR="007D78E8" w:rsidRPr="007748C9">
        <w:rPr>
          <w:sz w:val="24"/>
          <w:szCs w:val="24"/>
        </w:rPr>
        <w:t xml:space="preserve"> –</w:t>
      </w:r>
      <w:r w:rsidR="007D78E8">
        <w:rPr>
          <w:sz w:val="24"/>
          <w:szCs w:val="24"/>
        </w:rPr>
        <w:t xml:space="preserve"> </w:t>
      </w:r>
      <w:r w:rsidR="00BD0FED">
        <w:rPr>
          <w:sz w:val="24"/>
          <w:szCs w:val="24"/>
        </w:rPr>
        <w:t>3</w:t>
      </w:r>
      <w:r w:rsidR="007D78E8">
        <w:rPr>
          <w:sz w:val="24"/>
          <w:szCs w:val="24"/>
        </w:rPr>
        <w:t>,</w:t>
      </w:r>
      <w:r w:rsidR="00BD0FED">
        <w:rPr>
          <w:sz w:val="24"/>
          <w:szCs w:val="24"/>
        </w:rPr>
        <w:t>353</w:t>
      </w:r>
      <w:r w:rsidR="007D78E8">
        <w:rPr>
          <w:sz w:val="24"/>
          <w:szCs w:val="24"/>
        </w:rPr>
        <w:t xml:space="preserve"> (</w:t>
      </w:r>
      <w:proofErr w:type="spellStart"/>
      <w:r w:rsidR="007D78E8">
        <w:rPr>
          <w:sz w:val="24"/>
          <w:szCs w:val="24"/>
        </w:rPr>
        <w:t>CleveRA</w:t>
      </w:r>
      <w:proofErr w:type="spellEnd"/>
      <w:r w:rsidR="007D78E8">
        <w:rPr>
          <w:sz w:val="24"/>
          <w:szCs w:val="24"/>
        </w:rPr>
        <w:t xml:space="preserve"> verze sítě 2107</w:t>
      </w:r>
      <w:r w:rsidR="007D78E8" w:rsidRPr="007748C9">
        <w:rPr>
          <w:sz w:val="24"/>
          <w:szCs w:val="24"/>
        </w:rPr>
        <w:t>)</w:t>
      </w:r>
    </w:p>
    <w:p w14:paraId="1FE4A274" w14:textId="11C32807" w:rsidR="007D78E8" w:rsidRPr="008900F9" w:rsidRDefault="007D78E8" w:rsidP="007D78E8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="007C0622" w:rsidRPr="007C0622">
        <w:rPr>
          <w:sz w:val="24"/>
          <w:szCs w:val="24"/>
        </w:rPr>
        <w:t>1313A012</w:t>
      </w:r>
      <w:r>
        <w:rPr>
          <w:sz w:val="24"/>
          <w:szCs w:val="24"/>
        </w:rPr>
        <w:t xml:space="preserve"> a </w:t>
      </w:r>
      <w:r w:rsidR="007C0622" w:rsidRPr="007C0622">
        <w:rPr>
          <w:sz w:val="24"/>
          <w:szCs w:val="24"/>
        </w:rPr>
        <w:t>1313A157</w:t>
      </w:r>
      <w:r>
        <w:rPr>
          <w:sz w:val="24"/>
          <w:szCs w:val="24"/>
        </w:rPr>
        <w:t>)</w:t>
      </w:r>
    </w:p>
    <w:p w14:paraId="213903C6" w14:textId="31542F0C" w:rsidR="007D78E8" w:rsidRPr="007748C9" w:rsidRDefault="007D78E8" w:rsidP="007D78E8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 </w:t>
      </w:r>
      <w:r w:rsidR="007C0622">
        <w:rPr>
          <w:sz w:val="24"/>
          <w:szCs w:val="24"/>
        </w:rPr>
        <w:t>2</w:t>
      </w:r>
      <w:r w:rsidRPr="007748C9">
        <w:rPr>
          <w:sz w:val="24"/>
          <w:szCs w:val="24"/>
        </w:rPr>
        <w:t xml:space="preserve"> </w:t>
      </w:r>
      <w:r w:rsidR="007C0622">
        <w:rPr>
          <w:sz w:val="24"/>
          <w:szCs w:val="24"/>
        </w:rPr>
        <w:t>013</w:t>
      </w:r>
      <w:r w:rsidRPr="007748C9">
        <w:rPr>
          <w:sz w:val="24"/>
          <w:szCs w:val="24"/>
        </w:rPr>
        <w:t xml:space="preserve"> </w:t>
      </w:r>
      <w:proofErr w:type="gramStart"/>
      <w:r w:rsidRPr="007748C9">
        <w:rPr>
          <w:sz w:val="24"/>
          <w:szCs w:val="24"/>
        </w:rPr>
        <w:t xml:space="preserve">m,  </w:t>
      </w:r>
      <w:proofErr w:type="spellStart"/>
      <w:r w:rsidRPr="007748C9">
        <w:rPr>
          <w:sz w:val="24"/>
          <w:szCs w:val="24"/>
        </w:rPr>
        <w:t>prům</w:t>
      </w:r>
      <w:proofErr w:type="spellEnd"/>
      <w:r w:rsidRPr="007748C9">
        <w:rPr>
          <w:sz w:val="24"/>
          <w:szCs w:val="24"/>
        </w:rPr>
        <w:t>.</w:t>
      </w:r>
      <w:proofErr w:type="gramEnd"/>
      <w:r w:rsidRPr="007748C9">
        <w:rPr>
          <w:sz w:val="24"/>
          <w:szCs w:val="24"/>
        </w:rPr>
        <w:t xml:space="preserve"> šířka </w:t>
      </w:r>
      <w:r>
        <w:rPr>
          <w:sz w:val="24"/>
          <w:szCs w:val="24"/>
        </w:rPr>
        <w:t>5</w:t>
      </w:r>
      <w:r w:rsidRPr="007748C9">
        <w:rPr>
          <w:sz w:val="24"/>
          <w:szCs w:val="24"/>
        </w:rPr>
        <w:t>,</w:t>
      </w:r>
      <w:r w:rsidR="007C0622">
        <w:rPr>
          <w:sz w:val="24"/>
          <w:szCs w:val="24"/>
        </w:rPr>
        <w:t>9</w:t>
      </w:r>
      <w:r>
        <w:rPr>
          <w:sz w:val="24"/>
          <w:szCs w:val="24"/>
        </w:rPr>
        <w:t>0</w:t>
      </w:r>
      <w:r w:rsidRPr="007748C9">
        <w:rPr>
          <w:sz w:val="24"/>
          <w:szCs w:val="24"/>
        </w:rPr>
        <w:t xml:space="preserve"> m, plocha </w:t>
      </w:r>
      <w:r w:rsidR="007C0622">
        <w:rPr>
          <w:sz w:val="24"/>
          <w:szCs w:val="24"/>
        </w:rPr>
        <w:t>11</w:t>
      </w:r>
      <w:r w:rsidR="00133B32">
        <w:rPr>
          <w:sz w:val="24"/>
          <w:szCs w:val="24"/>
        </w:rPr>
        <w:t> </w:t>
      </w:r>
      <w:r w:rsidR="007C0622">
        <w:rPr>
          <w:sz w:val="24"/>
          <w:szCs w:val="24"/>
        </w:rPr>
        <w:t>8</w:t>
      </w:r>
      <w:r w:rsidR="00133B32">
        <w:rPr>
          <w:sz w:val="24"/>
          <w:szCs w:val="24"/>
        </w:rPr>
        <w:t>76,7</w:t>
      </w:r>
      <w:r w:rsidRPr="007748C9">
        <w:rPr>
          <w:sz w:val="24"/>
          <w:szCs w:val="24"/>
        </w:rPr>
        <w:t xml:space="preserve"> m2</w:t>
      </w:r>
    </w:p>
    <w:p w14:paraId="3E23CA35" w14:textId="23528F49" w:rsidR="00A576A3" w:rsidRPr="00A576A3" w:rsidRDefault="00A576A3" w:rsidP="007D78E8">
      <w:pPr>
        <w:ind w:left="2124" w:hanging="2124"/>
        <w:rPr>
          <w:bCs/>
          <w:sz w:val="24"/>
          <w:szCs w:val="24"/>
        </w:rPr>
      </w:pPr>
    </w:p>
    <w:p w14:paraId="5FD5F3DC" w14:textId="694FADA6" w:rsidR="00295E76" w:rsidRPr="00295E76" w:rsidRDefault="007C0622" w:rsidP="00A576A3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1317A01" wp14:editId="436816FA">
            <wp:extent cx="5943600" cy="2466975"/>
            <wp:effectExtent l="0" t="0" r="0" b="9525"/>
            <wp:docPr id="36830885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4" t="6835"/>
                    <a:stretch/>
                  </pic:blipFill>
                  <pic:spPr bwMode="auto">
                    <a:xfrm>
                      <a:off x="0" y="0"/>
                      <a:ext cx="59436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A5AB01" w14:textId="3B69BAE9" w:rsidR="00154440" w:rsidRPr="007748C9" w:rsidRDefault="00154440" w:rsidP="00295E76">
      <w:pPr>
        <w:ind w:left="2124" w:hanging="2124"/>
        <w:rPr>
          <w:sz w:val="24"/>
          <w:szCs w:val="24"/>
        </w:rPr>
      </w:pPr>
    </w:p>
    <w:p w14:paraId="17411786" w14:textId="519E275E" w:rsidR="00D861D1" w:rsidRDefault="00D861D1" w:rsidP="00722867">
      <w:pPr>
        <w:ind w:left="2124" w:hanging="2124"/>
        <w:rPr>
          <w:bCs/>
          <w:sz w:val="24"/>
          <w:szCs w:val="24"/>
        </w:rPr>
      </w:pPr>
    </w:p>
    <w:p w14:paraId="667FF4BF" w14:textId="25B5ACE6" w:rsidR="00FF3BB0" w:rsidRPr="007748C9" w:rsidRDefault="00FF3BB0" w:rsidP="00D861D1">
      <w:pPr>
        <w:ind w:left="2124" w:hanging="2124"/>
        <w:rPr>
          <w:sz w:val="24"/>
          <w:szCs w:val="24"/>
        </w:rPr>
      </w:pPr>
    </w:p>
    <w:p w14:paraId="4EFE3FC1" w14:textId="2DC58CE3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5A65370" w14:textId="77777777" w:rsidR="0043508B" w:rsidRDefault="0043508B" w:rsidP="007748C9">
      <w:pPr>
        <w:jc w:val="both"/>
        <w:rPr>
          <w:b/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01885F14" w14:textId="7CFF671E" w:rsidR="00497A88" w:rsidRPr="007748C9" w:rsidRDefault="00497A88" w:rsidP="00497A88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Jedná se o komunikaci I</w:t>
      </w:r>
      <w:r>
        <w:rPr>
          <w:sz w:val="24"/>
          <w:szCs w:val="24"/>
        </w:rPr>
        <w:t>I</w:t>
      </w:r>
      <w:r w:rsidRPr="007748C9">
        <w:rPr>
          <w:sz w:val="24"/>
          <w:szCs w:val="24"/>
        </w:rPr>
        <w:t xml:space="preserve">I. třídy, </w:t>
      </w:r>
      <w:r>
        <w:rPr>
          <w:sz w:val="24"/>
          <w:szCs w:val="24"/>
        </w:rPr>
        <w:t xml:space="preserve">mezi </w:t>
      </w:r>
      <w:r w:rsidR="00457210">
        <w:rPr>
          <w:sz w:val="24"/>
          <w:szCs w:val="24"/>
        </w:rPr>
        <w:t>městem Lysá nad Labem a obcí Stratov</w:t>
      </w:r>
      <w:r>
        <w:rPr>
          <w:sz w:val="24"/>
          <w:szCs w:val="24"/>
        </w:rPr>
        <w:t xml:space="preserve">. </w:t>
      </w:r>
      <w:r w:rsidRPr="007748C9">
        <w:rPr>
          <w:sz w:val="24"/>
          <w:szCs w:val="24"/>
        </w:rPr>
        <w:t xml:space="preserve">Tento úsek dlouhý </w:t>
      </w:r>
      <w:r w:rsidR="00457210">
        <w:rPr>
          <w:sz w:val="24"/>
          <w:szCs w:val="24"/>
        </w:rPr>
        <w:t>2</w:t>
      </w:r>
      <w:r>
        <w:rPr>
          <w:sz w:val="24"/>
          <w:szCs w:val="24"/>
        </w:rPr>
        <w:t xml:space="preserve"> </w:t>
      </w:r>
      <w:r w:rsidR="00457210">
        <w:rPr>
          <w:sz w:val="24"/>
          <w:szCs w:val="24"/>
        </w:rPr>
        <w:t>013</w:t>
      </w:r>
      <w:r w:rsidRPr="007748C9">
        <w:rPr>
          <w:sz w:val="24"/>
          <w:szCs w:val="24"/>
        </w:rPr>
        <w:t xml:space="preserve"> m je značně nerovný po častých opravách. Vozovka vykazuje poruchy typické pro staré vyžilé </w:t>
      </w:r>
      <w:proofErr w:type="gramStart"/>
      <w:r w:rsidRPr="007748C9">
        <w:rPr>
          <w:sz w:val="24"/>
          <w:szCs w:val="24"/>
        </w:rPr>
        <w:t>vozovky</w:t>
      </w:r>
      <w:proofErr w:type="gramEnd"/>
      <w:r w:rsidRPr="007748C9">
        <w:rPr>
          <w:sz w:val="24"/>
          <w:szCs w:val="24"/>
        </w:rPr>
        <w:t xml:space="preserve"> tj. síťový rozpad, ztráta makro a </w:t>
      </w:r>
      <w:proofErr w:type="spellStart"/>
      <w:r w:rsidRPr="007748C9">
        <w:rPr>
          <w:sz w:val="24"/>
          <w:szCs w:val="24"/>
        </w:rPr>
        <w:t>mikrotextury</w:t>
      </w:r>
      <w:proofErr w:type="spellEnd"/>
      <w:r w:rsidRPr="007748C9">
        <w:rPr>
          <w:sz w:val="24"/>
          <w:szCs w:val="24"/>
        </w:rPr>
        <w:t>, výtluky apod. Jedná se o silnici s autobusovou dopravou a velkou intenzitou ostatní dopravy.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660E1098" w14:textId="714B4D2E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64098D11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komunikací II</w:t>
      </w:r>
      <w:r w:rsidR="00726880">
        <w:rPr>
          <w:sz w:val="24"/>
          <w:szCs w:val="24"/>
        </w:rPr>
        <w:t>I/</w:t>
      </w:r>
      <w:r w:rsidR="006A3C4A">
        <w:rPr>
          <w:sz w:val="24"/>
          <w:szCs w:val="24"/>
        </w:rPr>
        <w:t>27</w:t>
      </w:r>
      <w:r w:rsidR="00457210">
        <w:rPr>
          <w:sz w:val="24"/>
          <w:szCs w:val="24"/>
        </w:rPr>
        <w:t>25</w:t>
      </w:r>
      <w:r w:rsidR="006A3C4A" w:rsidRPr="007748C9">
        <w:rPr>
          <w:sz w:val="24"/>
          <w:szCs w:val="24"/>
        </w:rPr>
        <w:t>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75E3289E" w14:textId="77777777" w:rsidR="00D305D1" w:rsidRDefault="00D305D1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27B9793E" w14:textId="6A987591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Technologie opravy:</w:t>
      </w:r>
    </w:p>
    <w:p w14:paraId="7834A50B" w14:textId="66C139A8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celém úseku. </w:t>
      </w:r>
      <w:r w:rsidR="00B14D7E" w:rsidRPr="00B14D7E">
        <w:rPr>
          <w:sz w:val="24"/>
          <w:szCs w:val="24"/>
        </w:rPr>
        <w:t xml:space="preserve">Bude provedena realizace </w:t>
      </w:r>
      <w:proofErr w:type="gramStart"/>
      <w:r w:rsidR="0095739F" w:rsidRPr="0095739F">
        <w:rPr>
          <w:sz w:val="24"/>
          <w:szCs w:val="24"/>
        </w:rPr>
        <w:t>frézování  zápich</w:t>
      </w:r>
      <w:r w:rsidR="00375F3E">
        <w:rPr>
          <w:sz w:val="24"/>
          <w:szCs w:val="24"/>
        </w:rPr>
        <w:t>ů</w:t>
      </w:r>
      <w:proofErr w:type="gramEnd"/>
      <w:r w:rsidR="00B14D7E">
        <w:rPr>
          <w:sz w:val="24"/>
          <w:szCs w:val="24"/>
        </w:rPr>
        <w:t xml:space="preserve"> na </w:t>
      </w:r>
      <w:r w:rsidR="00375F3E">
        <w:rPr>
          <w:sz w:val="24"/>
          <w:szCs w:val="24"/>
        </w:rPr>
        <w:t xml:space="preserve">začátku a </w:t>
      </w:r>
      <w:r w:rsidR="00B14D7E">
        <w:rPr>
          <w:sz w:val="24"/>
          <w:szCs w:val="24"/>
        </w:rPr>
        <w:t>konci úseku</w:t>
      </w:r>
      <w:r w:rsidR="0095739F" w:rsidRPr="0095739F">
        <w:rPr>
          <w:sz w:val="24"/>
          <w:szCs w:val="24"/>
        </w:rPr>
        <w:t xml:space="preserve">, </w:t>
      </w:r>
      <w:r w:rsidR="00B14D7E" w:rsidRPr="00B14D7E">
        <w:rPr>
          <w:sz w:val="24"/>
          <w:szCs w:val="24"/>
        </w:rPr>
        <w:t xml:space="preserve">vyrovnávka asfaltovým betonem pro ložní vrstvy ACL 16+, 16S a asfaltový beton pro obrusné vrstvy ACO 11+, 11S, </w:t>
      </w:r>
      <w:proofErr w:type="spellStart"/>
      <w:r w:rsidR="00B14D7E" w:rsidRPr="00B14D7E">
        <w:rPr>
          <w:sz w:val="24"/>
          <w:szCs w:val="24"/>
        </w:rPr>
        <w:t>tl</w:t>
      </w:r>
      <w:proofErr w:type="spellEnd"/>
      <w:r w:rsidR="00B14D7E" w:rsidRPr="00B14D7E">
        <w:rPr>
          <w:sz w:val="24"/>
          <w:szCs w:val="24"/>
        </w:rPr>
        <w:t>. 50mm</w:t>
      </w:r>
      <w:r w:rsidR="00BC508E">
        <w:rPr>
          <w:sz w:val="24"/>
          <w:szCs w:val="24"/>
        </w:rPr>
        <w:t>,</w:t>
      </w:r>
      <w:r w:rsidR="008766AF">
        <w:rPr>
          <w:sz w:val="24"/>
          <w:szCs w:val="24"/>
        </w:rPr>
        <w:t xml:space="preserve"> včetně spojovacích postřiků</w:t>
      </w:r>
      <w:r w:rsidR="00B14D7E">
        <w:rPr>
          <w:sz w:val="24"/>
          <w:szCs w:val="24"/>
        </w:rPr>
        <w:t xml:space="preserve">. </w:t>
      </w:r>
      <w:r w:rsidR="0095739F" w:rsidRPr="0095739F">
        <w:rPr>
          <w:sz w:val="24"/>
          <w:szCs w:val="24"/>
        </w:rPr>
        <w:t xml:space="preserve">Součástí stavebních prací je odstranění </w:t>
      </w:r>
      <w:proofErr w:type="gramStart"/>
      <w:r w:rsidR="0095739F" w:rsidRPr="0095739F">
        <w:rPr>
          <w:sz w:val="24"/>
          <w:szCs w:val="24"/>
        </w:rPr>
        <w:t>navýšených  krajnic</w:t>
      </w:r>
      <w:proofErr w:type="gramEnd"/>
      <w:r w:rsidR="00E14C5C">
        <w:rPr>
          <w:sz w:val="24"/>
          <w:szCs w:val="24"/>
        </w:rPr>
        <w:t>, hloubení příkopů strojně</w:t>
      </w:r>
      <w:r w:rsidR="00DA073E" w:rsidRPr="00DA073E">
        <w:rPr>
          <w:sz w:val="24"/>
          <w:szCs w:val="24"/>
        </w:rPr>
        <w:t xml:space="preserve"> </w:t>
      </w:r>
      <w:r w:rsidR="00CA4932">
        <w:rPr>
          <w:sz w:val="24"/>
          <w:szCs w:val="24"/>
        </w:rPr>
        <w:t>a</w:t>
      </w:r>
      <w:r w:rsidR="0095739F" w:rsidRPr="0095739F">
        <w:rPr>
          <w:sz w:val="24"/>
          <w:szCs w:val="24"/>
        </w:rPr>
        <w:t xml:space="preserve"> zřízení nových</w:t>
      </w:r>
      <w:r w:rsidR="00B14D7E">
        <w:rPr>
          <w:sz w:val="24"/>
          <w:szCs w:val="24"/>
        </w:rPr>
        <w:t xml:space="preserve"> z R-materiálu</w:t>
      </w:r>
      <w:r w:rsidR="0095739F" w:rsidRPr="0095739F">
        <w:rPr>
          <w:sz w:val="24"/>
          <w:szCs w:val="24"/>
        </w:rPr>
        <w:t xml:space="preserve">, zřízení VDZ </w:t>
      </w:r>
      <w:r w:rsidR="00AF775D">
        <w:rPr>
          <w:sz w:val="24"/>
          <w:szCs w:val="24"/>
        </w:rPr>
        <w:t xml:space="preserve">barva </w:t>
      </w:r>
      <w:r w:rsidR="0095739F" w:rsidRPr="0095739F">
        <w:rPr>
          <w:sz w:val="24"/>
          <w:szCs w:val="24"/>
        </w:rPr>
        <w:t>(vodící proužky</w:t>
      </w:r>
      <w:r w:rsidR="00BC508E">
        <w:rPr>
          <w:sz w:val="24"/>
          <w:szCs w:val="24"/>
        </w:rPr>
        <w:t xml:space="preserve"> 12,5</w:t>
      </w:r>
      <w:r w:rsidR="00AF775D">
        <w:rPr>
          <w:sz w:val="24"/>
          <w:szCs w:val="24"/>
        </w:rPr>
        <w:t>cm</w:t>
      </w:r>
      <w:r w:rsidR="0095739F" w:rsidRPr="0095739F">
        <w:rPr>
          <w:sz w:val="24"/>
          <w:szCs w:val="24"/>
        </w:rPr>
        <w:t>)</w:t>
      </w:r>
      <w:r w:rsidR="00B82328">
        <w:rPr>
          <w:sz w:val="24"/>
          <w:szCs w:val="24"/>
        </w:rPr>
        <w:t>.</w:t>
      </w:r>
      <w:r w:rsidR="0095739F" w:rsidRPr="0095739F">
        <w:rPr>
          <w:sz w:val="24"/>
          <w:szCs w:val="24"/>
        </w:rPr>
        <w:t xml:space="preserve"> </w:t>
      </w:r>
      <w:r w:rsidR="00375F3E">
        <w:rPr>
          <w:sz w:val="24"/>
          <w:szCs w:val="24"/>
        </w:rPr>
        <w:t xml:space="preserve">Předpokládá se </w:t>
      </w:r>
      <w:r w:rsidR="006C33FA">
        <w:rPr>
          <w:sz w:val="24"/>
          <w:szCs w:val="24"/>
        </w:rPr>
        <w:t>úplná uzavírka.</w:t>
      </w:r>
    </w:p>
    <w:p w14:paraId="03E2252C" w14:textId="77777777" w:rsidR="00D305D1" w:rsidRDefault="00D305D1" w:rsidP="00D305D1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15B8C814" w14:textId="77777777" w:rsidR="00D305D1" w:rsidRPr="009652BF" w:rsidRDefault="00D305D1" w:rsidP="00D305D1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CE0587E" w14:textId="77777777" w:rsidR="00D305D1" w:rsidRPr="000B28F7" w:rsidRDefault="00D305D1" w:rsidP="00D305D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6F7653FA" w14:textId="77777777" w:rsidR="001D3C1D" w:rsidRDefault="001D3C1D" w:rsidP="007748C9">
      <w:pPr>
        <w:rPr>
          <w:b/>
          <w:sz w:val="24"/>
          <w:szCs w:val="24"/>
        </w:rPr>
      </w:pPr>
    </w:p>
    <w:p w14:paraId="20A4167F" w14:textId="00517864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proofErr w:type="gramStart"/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B01B96">
        <w:rPr>
          <w:sz w:val="24"/>
          <w:szCs w:val="24"/>
        </w:rPr>
        <w:t xml:space="preserve"> </w:t>
      </w:r>
      <w:r w:rsidRPr="00495E8F">
        <w:rPr>
          <w:sz w:val="24"/>
          <w:szCs w:val="24"/>
        </w:rPr>
        <w:t xml:space="preserve"> –</w:t>
      </w:r>
      <w:proofErr w:type="gramEnd"/>
      <w:r w:rsidRPr="00495E8F">
        <w:rPr>
          <w:sz w:val="24"/>
          <w:szCs w:val="24"/>
        </w:rPr>
        <w:t xml:space="preserve">  předpoklad </w:t>
      </w:r>
      <w:r w:rsidR="00394CDC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394CDC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64C1E463" w14:textId="77777777" w:rsidR="001D3C1D" w:rsidRDefault="001D3C1D" w:rsidP="007748C9">
      <w:pPr>
        <w:rPr>
          <w:b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A28383F" w14:textId="77777777" w:rsidR="001D3C1D" w:rsidRDefault="001D3C1D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57A398C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</w:t>
      </w:r>
      <w:proofErr w:type="gramStart"/>
      <w:r w:rsidRPr="007748C9">
        <w:rPr>
          <w:b/>
          <w:sz w:val="24"/>
          <w:szCs w:val="24"/>
        </w:rPr>
        <w:t xml:space="preserve">financování:  </w:t>
      </w:r>
      <w:r w:rsidR="00AD500B" w:rsidRPr="00C73E72">
        <w:rPr>
          <w:sz w:val="24"/>
          <w:szCs w:val="24"/>
        </w:rPr>
        <w:t>Škody</w:t>
      </w:r>
      <w:proofErr w:type="gramEnd"/>
      <w:r w:rsidR="00AD500B" w:rsidRPr="00C73E72">
        <w:rPr>
          <w:sz w:val="24"/>
          <w:szCs w:val="24"/>
        </w:rPr>
        <w:t xml:space="preserve"> po zimě 2024 JÚ 10068</w:t>
      </w:r>
      <w:r w:rsidRPr="00C73E72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7BE69308" w14:textId="77777777" w:rsidR="001D3C1D" w:rsidRDefault="001D3C1D" w:rsidP="00710487">
      <w:pPr>
        <w:jc w:val="both"/>
        <w:rPr>
          <w:b/>
          <w:sz w:val="24"/>
          <w:szCs w:val="24"/>
        </w:rPr>
      </w:pPr>
    </w:p>
    <w:p w14:paraId="57965D4A" w14:textId="77777777" w:rsidR="00D305D1" w:rsidRPr="00E817FE" w:rsidRDefault="00D305D1" w:rsidP="00D305D1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>
        <w:rPr>
          <w:sz w:val="24"/>
          <w:szCs w:val="24"/>
        </w:rPr>
        <w:t>měsíční</w:t>
      </w:r>
    </w:p>
    <w:p w14:paraId="3E85BD18" w14:textId="77777777" w:rsidR="00D305D1" w:rsidRDefault="00D305D1" w:rsidP="00D305D1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2BB41A10" w14:textId="77777777" w:rsidR="00D305D1" w:rsidRPr="006D3FD4" w:rsidRDefault="00D305D1" w:rsidP="00D305D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 xml:space="preserve">stavebních prací, po předání řádně vedených dokladů (stavební deník, zkoušky, </w:t>
      </w:r>
      <w:proofErr w:type="gramStart"/>
      <w:r w:rsidRPr="006D3FD4">
        <w:rPr>
          <w:sz w:val="24"/>
          <w:szCs w:val="24"/>
        </w:rPr>
        <w:t>atesty,</w:t>
      </w:r>
      <w:proofErr w:type="gramEnd"/>
      <w:r w:rsidRPr="006D3FD4">
        <w:rPr>
          <w:sz w:val="24"/>
          <w:szCs w:val="24"/>
        </w:rPr>
        <w:t xml:space="preserve"> apod.) a to v návaznosti na podpis Předávacího protokolu o převzetí díla.</w:t>
      </w:r>
    </w:p>
    <w:p w14:paraId="28A369A8" w14:textId="77777777" w:rsidR="001D3C1D" w:rsidRDefault="001D3C1D" w:rsidP="00A500AD">
      <w:pPr>
        <w:pStyle w:val="Zkladntext"/>
        <w:rPr>
          <w:b/>
          <w:sz w:val="24"/>
          <w:szCs w:val="24"/>
        </w:rPr>
      </w:pPr>
    </w:p>
    <w:p w14:paraId="05A25FB6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175DEC73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2E5BA0E5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6284530A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0B15F858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416960BF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6A3CE648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7165AC1B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64DC6C93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2A7245F5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001E50D7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4C226C99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0C26CF60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1AEB5A18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68D0AFD0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733A5E30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20EFD7DD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230476CB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35FACE3B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66E1A9E1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5D10573A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345C75F7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0D1817F0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70EF05AA" w14:textId="77777777" w:rsidR="00D305D1" w:rsidRDefault="00D305D1" w:rsidP="00A500AD">
      <w:pPr>
        <w:pStyle w:val="Zkladntext"/>
        <w:rPr>
          <w:b/>
          <w:sz w:val="24"/>
          <w:szCs w:val="24"/>
        </w:rPr>
      </w:pPr>
    </w:p>
    <w:p w14:paraId="197669C2" w14:textId="705B12D9" w:rsidR="007748C9" w:rsidRPr="00A500AD" w:rsidRDefault="007748C9" w:rsidP="00A500AD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D55B1A">
        <w:rPr>
          <w:rFonts w:ascii="Arial" w:hAnsi="Arial"/>
        </w:rPr>
        <w:br w:type="textWrapping" w:clear="all"/>
      </w:r>
    </w:p>
    <w:p w14:paraId="541C39F9" w14:textId="21808D91" w:rsidR="00770E90" w:rsidRDefault="00E14C5C" w:rsidP="007748C9">
      <w:pPr>
        <w:jc w:val="both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17B66EF1" wp14:editId="3A7F9EA6">
            <wp:extent cx="6120765" cy="4591685"/>
            <wp:effectExtent l="0" t="0" r="0" b="0"/>
            <wp:docPr id="112247787" name="Obrázek 2" descr="Obsah obrázku venku, území, silnice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47787" name="Obrázek 2" descr="Obsah obrázku venku, území, silnice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A6569" w14:textId="3E775FB8" w:rsidR="00547EA5" w:rsidRDefault="00E14C5C" w:rsidP="007748C9">
      <w:pPr>
        <w:jc w:val="both"/>
        <w:rPr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DD51E28" wp14:editId="4365FBF4">
            <wp:extent cx="6120765" cy="4591685"/>
            <wp:effectExtent l="0" t="0" r="0" b="0"/>
            <wp:docPr id="130698193" name="Obrázek 3" descr="Obsah obrázku venku, území, silnice, Asfal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98193" name="Obrázek 3" descr="Obsah obrázku venku, území, silnice, Asfal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7B373335" w14:textId="79B2BFE9" w:rsidR="00547EA5" w:rsidRDefault="00547EA5" w:rsidP="007748C9">
      <w:pPr>
        <w:jc w:val="both"/>
        <w:rPr>
          <w:b/>
          <w:sz w:val="24"/>
          <w:szCs w:val="24"/>
        </w:rPr>
      </w:pPr>
    </w:p>
    <w:p w14:paraId="3D06E455" w14:textId="77777777" w:rsidR="00622D0C" w:rsidRDefault="00622D0C" w:rsidP="007748C9">
      <w:pPr>
        <w:jc w:val="both"/>
        <w:rPr>
          <w:b/>
          <w:sz w:val="24"/>
          <w:szCs w:val="24"/>
        </w:rPr>
      </w:pPr>
    </w:p>
    <w:p w14:paraId="5B91D0BB" w14:textId="77777777" w:rsidR="00622D0C" w:rsidRDefault="00622D0C" w:rsidP="007748C9">
      <w:pPr>
        <w:jc w:val="both"/>
        <w:rPr>
          <w:b/>
          <w:sz w:val="24"/>
          <w:szCs w:val="24"/>
        </w:rPr>
      </w:pPr>
    </w:p>
    <w:p w14:paraId="6EC40540" w14:textId="4C7264CC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73F8012F" w14:textId="77777777" w:rsidR="001D3C1D" w:rsidRPr="001D3C1D" w:rsidRDefault="001D3C1D" w:rsidP="001D3C1D">
      <w:pPr>
        <w:jc w:val="both"/>
        <w:rPr>
          <w:sz w:val="24"/>
          <w:szCs w:val="24"/>
        </w:rPr>
      </w:pPr>
      <w:r w:rsidRPr="001D3C1D">
        <w:rPr>
          <w:sz w:val="24"/>
          <w:szCs w:val="24"/>
        </w:rPr>
        <w:t xml:space="preserve">Jakub Honzák, provozní cestmistr, tel: 736 623 716, email: </w:t>
      </w:r>
      <w:hyperlink r:id="rId11" w:history="1">
        <w:r w:rsidRPr="001D3C1D">
          <w:rPr>
            <w:rStyle w:val="Hypertextovodkaz"/>
            <w:sz w:val="24"/>
            <w:szCs w:val="24"/>
          </w:rPr>
          <w:t>jakub.honzak@ksus.cz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140813AB" w:rsidR="007748C9" w:rsidRPr="007748C9" w:rsidRDefault="007748C9" w:rsidP="007748C9">
      <w:pPr>
        <w:rPr>
          <w:bCs/>
          <w:sz w:val="24"/>
          <w:szCs w:val="24"/>
        </w:rPr>
      </w:pPr>
      <w:proofErr w:type="gramStart"/>
      <w:r w:rsidRPr="007748C9">
        <w:rPr>
          <w:sz w:val="24"/>
          <w:szCs w:val="24"/>
        </w:rPr>
        <w:t xml:space="preserve">Zpracoval:  </w:t>
      </w:r>
      <w:r w:rsidR="00D305D1">
        <w:rPr>
          <w:sz w:val="24"/>
          <w:szCs w:val="24"/>
        </w:rPr>
        <w:t>Ing.</w:t>
      </w:r>
      <w:proofErr w:type="gramEnd"/>
      <w:r w:rsidR="00D305D1">
        <w:rPr>
          <w:sz w:val="24"/>
          <w:szCs w:val="24"/>
        </w:rPr>
        <w:t xml:space="preserve"> Jiří Toman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D7256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AA247E" w14:textId="77777777" w:rsidR="00FD7256" w:rsidRDefault="00FD7256">
      <w:r>
        <w:separator/>
      </w:r>
    </w:p>
  </w:endnote>
  <w:endnote w:type="continuationSeparator" w:id="0">
    <w:p w14:paraId="79D1091E" w14:textId="77777777" w:rsidR="00FD7256" w:rsidRDefault="00FD72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5BFADE" w14:textId="77777777" w:rsidR="00FD7256" w:rsidRDefault="00FD7256">
      <w:r>
        <w:separator/>
      </w:r>
    </w:p>
  </w:footnote>
  <w:footnote w:type="continuationSeparator" w:id="0">
    <w:p w14:paraId="5AD40581" w14:textId="77777777" w:rsidR="00FD7256" w:rsidRDefault="00FD72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25pt">
          <v:imagedata r:id="rId1" o:title=""/>
        </v:shape>
        <o:OLEObject Type="Embed" ProgID="MSPhotoEd.3" ShapeID="_x0000_i1025" DrawAspect="Content" ObjectID="_1771062562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301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364"/>
    <w:rsid w:val="000479F9"/>
    <w:rsid w:val="00047C11"/>
    <w:rsid w:val="0006137F"/>
    <w:rsid w:val="00070F17"/>
    <w:rsid w:val="000746BE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E7B02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A3C"/>
    <w:rsid w:val="0011388A"/>
    <w:rsid w:val="00115AC1"/>
    <w:rsid w:val="00133B32"/>
    <w:rsid w:val="00135344"/>
    <w:rsid w:val="0013578E"/>
    <w:rsid w:val="00136D5E"/>
    <w:rsid w:val="00154440"/>
    <w:rsid w:val="00154B47"/>
    <w:rsid w:val="00193784"/>
    <w:rsid w:val="001B1ED8"/>
    <w:rsid w:val="001B5039"/>
    <w:rsid w:val="001C0200"/>
    <w:rsid w:val="001D2C97"/>
    <w:rsid w:val="001D3A3F"/>
    <w:rsid w:val="001D3C1D"/>
    <w:rsid w:val="001D5040"/>
    <w:rsid w:val="001E2C25"/>
    <w:rsid w:val="001E4D37"/>
    <w:rsid w:val="001F10B2"/>
    <w:rsid w:val="001F5286"/>
    <w:rsid w:val="00212DCB"/>
    <w:rsid w:val="00221E9C"/>
    <w:rsid w:val="00230FB5"/>
    <w:rsid w:val="00240524"/>
    <w:rsid w:val="00241168"/>
    <w:rsid w:val="00244454"/>
    <w:rsid w:val="00257003"/>
    <w:rsid w:val="00260177"/>
    <w:rsid w:val="002628CA"/>
    <w:rsid w:val="00265221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E03D5"/>
    <w:rsid w:val="002F237C"/>
    <w:rsid w:val="00301838"/>
    <w:rsid w:val="00301D64"/>
    <w:rsid w:val="003056A5"/>
    <w:rsid w:val="00315694"/>
    <w:rsid w:val="00324059"/>
    <w:rsid w:val="00330CCD"/>
    <w:rsid w:val="00334FDC"/>
    <w:rsid w:val="00340320"/>
    <w:rsid w:val="00343E01"/>
    <w:rsid w:val="00345B9E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4DB8"/>
    <w:rsid w:val="003867A0"/>
    <w:rsid w:val="00387BCB"/>
    <w:rsid w:val="00394CDC"/>
    <w:rsid w:val="003A50BB"/>
    <w:rsid w:val="003B3C2B"/>
    <w:rsid w:val="003B65A9"/>
    <w:rsid w:val="003D2CE4"/>
    <w:rsid w:val="003D6D35"/>
    <w:rsid w:val="003D7035"/>
    <w:rsid w:val="003D70C7"/>
    <w:rsid w:val="003E0721"/>
    <w:rsid w:val="003F3190"/>
    <w:rsid w:val="003F386D"/>
    <w:rsid w:val="00402A9D"/>
    <w:rsid w:val="0043508B"/>
    <w:rsid w:val="00435477"/>
    <w:rsid w:val="004429D0"/>
    <w:rsid w:val="00446BD7"/>
    <w:rsid w:val="004516E7"/>
    <w:rsid w:val="00453044"/>
    <w:rsid w:val="00456892"/>
    <w:rsid w:val="00457210"/>
    <w:rsid w:val="004628B8"/>
    <w:rsid w:val="00463CD7"/>
    <w:rsid w:val="00466026"/>
    <w:rsid w:val="004734B7"/>
    <w:rsid w:val="004858C1"/>
    <w:rsid w:val="00495E8F"/>
    <w:rsid w:val="00497A88"/>
    <w:rsid w:val="004A7ED8"/>
    <w:rsid w:val="004B4753"/>
    <w:rsid w:val="004D01CC"/>
    <w:rsid w:val="00500200"/>
    <w:rsid w:val="00500332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604A"/>
    <w:rsid w:val="005825C9"/>
    <w:rsid w:val="00594D9C"/>
    <w:rsid w:val="00597395"/>
    <w:rsid w:val="005A40D8"/>
    <w:rsid w:val="005A459E"/>
    <w:rsid w:val="005A5410"/>
    <w:rsid w:val="005C535E"/>
    <w:rsid w:val="005D473D"/>
    <w:rsid w:val="005E5B94"/>
    <w:rsid w:val="005F061A"/>
    <w:rsid w:val="00604ABC"/>
    <w:rsid w:val="006117AB"/>
    <w:rsid w:val="00622D0C"/>
    <w:rsid w:val="00626B1D"/>
    <w:rsid w:val="00626CF2"/>
    <w:rsid w:val="00633449"/>
    <w:rsid w:val="006337B2"/>
    <w:rsid w:val="0063386A"/>
    <w:rsid w:val="006374CB"/>
    <w:rsid w:val="00660FE2"/>
    <w:rsid w:val="00671B92"/>
    <w:rsid w:val="0067648F"/>
    <w:rsid w:val="0068034A"/>
    <w:rsid w:val="006A3C4A"/>
    <w:rsid w:val="006B06C6"/>
    <w:rsid w:val="006B49BC"/>
    <w:rsid w:val="006C14F4"/>
    <w:rsid w:val="006C33FA"/>
    <w:rsid w:val="006C6EC2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7D2C"/>
    <w:rsid w:val="00722867"/>
    <w:rsid w:val="00726880"/>
    <w:rsid w:val="00731CC6"/>
    <w:rsid w:val="00741C84"/>
    <w:rsid w:val="0074505D"/>
    <w:rsid w:val="00757F47"/>
    <w:rsid w:val="007669D3"/>
    <w:rsid w:val="007675D8"/>
    <w:rsid w:val="00770E90"/>
    <w:rsid w:val="007748C9"/>
    <w:rsid w:val="007755CC"/>
    <w:rsid w:val="00786FAB"/>
    <w:rsid w:val="0079673D"/>
    <w:rsid w:val="007A1E01"/>
    <w:rsid w:val="007B05DC"/>
    <w:rsid w:val="007C0622"/>
    <w:rsid w:val="007C1C14"/>
    <w:rsid w:val="007C25AA"/>
    <w:rsid w:val="007C33B8"/>
    <w:rsid w:val="007C5664"/>
    <w:rsid w:val="007C585C"/>
    <w:rsid w:val="007C7FFC"/>
    <w:rsid w:val="007D1E52"/>
    <w:rsid w:val="007D78E8"/>
    <w:rsid w:val="007F2E3E"/>
    <w:rsid w:val="00801FBD"/>
    <w:rsid w:val="00817ECC"/>
    <w:rsid w:val="00821A4D"/>
    <w:rsid w:val="00830510"/>
    <w:rsid w:val="00842112"/>
    <w:rsid w:val="00844AE5"/>
    <w:rsid w:val="00846A0C"/>
    <w:rsid w:val="008766AF"/>
    <w:rsid w:val="00883EA3"/>
    <w:rsid w:val="0088665C"/>
    <w:rsid w:val="008900F9"/>
    <w:rsid w:val="008A28F1"/>
    <w:rsid w:val="008A61F4"/>
    <w:rsid w:val="008B0BF1"/>
    <w:rsid w:val="008B501C"/>
    <w:rsid w:val="008C04E6"/>
    <w:rsid w:val="008C66CA"/>
    <w:rsid w:val="008D24F7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32FCD"/>
    <w:rsid w:val="009457AD"/>
    <w:rsid w:val="009461DB"/>
    <w:rsid w:val="0094649F"/>
    <w:rsid w:val="009521F0"/>
    <w:rsid w:val="00956597"/>
    <w:rsid w:val="0095739F"/>
    <w:rsid w:val="00961A7B"/>
    <w:rsid w:val="00970F4A"/>
    <w:rsid w:val="009760BF"/>
    <w:rsid w:val="00984F50"/>
    <w:rsid w:val="00992A5F"/>
    <w:rsid w:val="00994D34"/>
    <w:rsid w:val="009B09B0"/>
    <w:rsid w:val="009B0C2F"/>
    <w:rsid w:val="009B5777"/>
    <w:rsid w:val="009C2E2C"/>
    <w:rsid w:val="009C518E"/>
    <w:rsid w:val="009D1710"/>
    <w:rsid w:val="009E34B0"/>
    <w:rsid w:val="009F2D44"/>
    <w:rsid w:val="009F40B6"/>
    <w:rsid w:val="00A02DFB"/>
    <w:rsid w:val="00A050CF"/>
    <w:rsid w:val="00A13F90"/>
    <w:rsid w:val="00A220E3"/>
    <w:rsid w:val="00A22522"/>
    <w:rsid w:val="00A267A3"/>
    <w:rsid w:val="00A41F8B"/>
    <w:rsid w:val="00A4586E"/>
    <w:rsid w:val="00A47999"/>
    <w:rsid w:val="00A500AD"/>
    <w:rsid w:val="00A54A97"/>
    <w:rsid w:val="00A576A3"/>
    <w:rsid w:val="00A648D0"/>
    <w:rsid w:val="00A667E6"/>
    <w:rsid w:val="00A72A30"/>
    <w:rsid w:val="00A90A81"/>
    <w:rsid w:val="00A95E47"/>
    <w:rsid w:val="00AA2575"/>
    <w:rsid w:val="00AB009C"/>
    <w:rsid w:val="00AB0830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7843"/>
    <w:rsid w:val="00AF13CF"/>
    <w:rsid w:val="00AF1F9A"/>
    <w:rsid w:val="00AF775D"/>
    <w:rsid w:val="00B01B96"/>
    <w:rsid w:val="00B04E46"/>
    <w:rsid w:val="00B14D7E"/>
    <w:rsid w:val="00B31390"/>
    <w:rsid w:val="00B33AB0"/>
    <w:rsid w:val="00B33E7E"/>
    <w:rsid w:val="00B42D9B"/>
    <w:rsid w:val="00B50D28"/>
    <w:rsid w:val="00B576ED"/>
    <w:rsid w:val="00B621FA"/>
    <w:rsid w:val="00B75C45"/>
    <w:rsid w:val="00B82328"/>
    <w:rsid w:val="00B84857"/>
    <w:rsid w:val="00B86E0B"/>
    <w:rsid w:val="00B927C8"/>
    <w:rsid w:val="00B93B81"/>
    <w:rsid w:val="00B955B1"/>
    <w:rsid w:val="00BA16D4"/>
    <w:rsid w:val="00BA303A"/>
    <w:rsid w:val="00BA7446"/>
    <w:rsid w:val="00BB3980"/>
    <w:rsid w:val="00BC508E"/>
    <w:rsid w:val="00BD0FED"/>
    <w:rsid w:val="00BD36CE"/>
    <w:rsid w:val="00BD668B"/>
    <w:rsid w:val="00BE09C2"/>
    <w:rsid w:val="00BE1FBA"/>
    <w:rsid w:val="00BF245E"/>
    <w:rsid w:val="00BF634A"/>
    <w:rsid w:val="00C14DD0"/>
    <w:rsid w:val="00C25ED1"/>
    <w:rsid w:val="00C33E21"/>
    <w:rsid w:val="00C3673C"/>
    <w:rsid w:val="00C47F50"/>
    <w:rsid w:val="00C52AD4"/>
    <w:rsid w:val="00C52D34"/>
    <w:rsid w:val="00C60FEB"/>
    <w:rsid w:val="00C63ECD"/>
    <w:rsid w:val="00C6710F"/>
    <w:rsid w:val="00C7326A"/>
    <w:rsid w:val="00C73E72"/>
    <w:rsid w:val="00C771D0"/>
    <w:rsid w:val="00C80A2F"/>
    <w:rsid w:val="00C83FCE"/>
    <w:rsid w:val="00C971D4"/>
    <w:rsid w:val="00C97CA4"/>
    <w:rsid w:val="00C97F4E"/>
    <w:rsid w:val="00CA0187"/>
    <w:rsid w:val="00CA1544"/>
    <w:rsid w:val="00CA4932"/>
    <w:rsid w:val="00CC6828"/>
    <w:rsid w:val="00CE6C31"/>
    <w:rsid w:val="00CF325D"/>
    <w:rsid w:val="00CF34E4"/>
    <w:rsid w:val="00CF43EE"/>
    <w:rsid w:val="00CF4808"/>
    <w:rsid w:val="00D034A8"/>
    <w:rsid w:val="00D073C4"/>
    <w:rsid w:val="00D11768"/>
    <w:rsid w:val="00D2377D"/>
    <w:rsid w:val="00D239B6"/>
    <w:rsid w:val="00D305D1"/>
    <w:rsid w:val="00D325CA"/>
    <w:rsid w:val="00D32F2A"/>
    <w:rsid w:val="00D33B3B"/>
    <w:rsid w:val="00D4331E"/>
    <w:rsid w:val="00D4435D"/>
    <w:rsid w:val="00D46472"/>
    <w:rsid w:val="00D50FAC"/>
    <w:rsid w:val="00D55B1A"/>
    <w:rsid w:val="00D61CB2"/>
    <w:rsid w:val="00D61FF8"/>
    <w:rsid w:val="00D64053"/>
    <w:rsid w:val="00D809E7"/>
    <w:rsid w:val="00D861D1"/>
    <w:rsid w:val="00D877E6"/>
    <w:rsid w:val="00D916E6"/>
    <w:rsid w:val="00D95071"/>
    <w:rsid w:val="00DA0412"/>
    <w:rsid w:val="00DA073E"/>
    <w:rsid w:val="00DA4647"/>
    <w:rsid w:val="00DA646A"/>
    <w:rsid w:val="00DB69A1"/>
    <w:rsid w:val="00DB6FB1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14C5C"/>
    <w:rsid w:val="00E374C9"/>
    <w:rsid w:val="00E45AA0"/>
    <w:rsid w:val="00E60EFD"/>
    <w:rsid w:val="00E62739"/>
    <w:rsid w:val="00E62B89"/>
    <w:rsid w:val="00E67068"/>
    <w:rsid w:val="00E711D2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C1F71"/>
    <w:rsid w:val="00EC4F55"/>
    <w:rsid w:val="00EC508A"/>
    <w:rsid w:val="00EC6FB9"/>
    <w:rsid w:val="00ED53CB"/>
    <w:rsid w:val="00EE744B"/>
    <w:rsid w:val="00EE794D"/>
    <w:rsid w:val="00EF5C22"/>
    <w:rsid w:val="00F01BB8"/>
    <w:rsid w:val="00F04651"/>
    <w:rsid w:val="00F07C83"/>
    <w:rsid w:val="00F10C07"/>
    <w:rsid w:val="00F16A33"/>
    <w:rsid w:val="00F2159A"/>
    <w:rsid w:val="00F22580"/>
    <w:rsid w:val="00F24CB9"/>
    <w:rsid w:val="00F25868"/>
    <w:rsid w:val="00F25BCF"/>
    <w:rsid w:val="00F545DD"/>
    <w:rsid w:val="00F60775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C1DC2"/>
    <w:rsid w:val="00FC2716"/>
    <w:rsid w:val="00FC51B0"/>
    <w:rsid w:val="00FD2339"/>
    <w:rsid w:val="00FD7256"/>
    <w:rsid w:val="00FE230E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akub.honz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298</TotalTime>
  <Pages>4</Pages>
  <Words>429</Words>
  <Characters>2535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2959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Toman Jiří</cp:lastModifiedBy>
  <cp:revision>220</cp:revision>
  <cp:lastPrinted>2011-01-07T09:39:00Z</cp:lastPrinted>
  <dcterms:created xsi:type="dcterms:W3CDTF">2022-01-31T09:36:00Z</dcterms:created>
  <dcterms:modified xsi:type="dcterms:W3CDTF">2024-03-04T12:03:00Z</dcterms:modified>
</cp:coreProperties>
</file>