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713EB24" w:rsidR="00B75C45" w:rsidRPr="007748C9" w:rsidRDefault="007748C9" w:rsidP="0082322F">
      <w:pPr>
        <w:tabs>
          <w:tab w:val="left" w:pos="2370"/>
        </w:tabs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82322F">
        <w:rPr>
          <w:b/>
          <w:sz w:val="24"/>
          <w:szCs w:val="24"/>
        </w:rPr>
        <w:tab/>
        <w:t>III/2734, II/273 směr Střednice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00011F42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1463FF">
        <w:rPr>
          <w:b/>
          <w:sz w:val="24"/>
          <w:szCs w:val="24"/>
        </w:rPr>
        <w:t xml:space="preserve"> </w:t>
      </w:r>
      <w:r w:rsidR="001463FF" w:rsidRPr="008B0BF1">
        <w:rPr>
          <w:sz w:val="24"/>
          <w:szCs w:val="24"/>
        </w:rPr>
        <w:t xml:space="preserve">silnice </w:t>
      </w:r>
      <w:r w:rsidR="001463FF">
        <w:rPr>
          <w:sz w:val="24"/>
          <w:szCs w:val="24"/>
        </w:rPr>
        <w:t>III/2734, od silnice II/273 směr Střednice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E8722BC" w14:textId="77777777" w:rsidR="00E25683" w:rsidRDefault="007748C9" w:rsidP="00E25683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E25683" w:rsidRPr="007748C9">
        <w:rPr>
          <w:sz w:val="24"/>
          <w:szCs w:val="24"/>
        </w:rPr>
        <w:t xml:space="preserve">km </w:t>
      </w:r>
      <w:r w:rsidR="00E25683">
        <w:rPr>
          <w:sz w:val="24"/>
          <w:szCs w:val="24"/>
        </w:rPr>
        <w:t>0,000-2,143 (</w:t>
      </w:r>
      <w:proofErr w:type="spellStart"/>
      <w:r w:rsidR="00E25683">
        <w:rPr>
          <w:sz w:val="24"/>
          <w:szCs w:val="24"/>
        </w:rPr>
        <w:t>CleveRA</w:t>
      </w:r>
      <w:proofErr w:type="spellEnd"/>
      <w:r w:rsidR="00E25683">
        <w:rPr>
          <w:sz w:val="24"/>
          <w:szCs w:val="24"/>
        </w:rPr>
        <w:t xml:space="preserve"> verze sítě 2107</w:t>
      </w:r>
      <w:r w:rsidR="00E25683" w:rsidRPr="007748C9">
        <w:rPr>
          <w:sz w:val="24"/>
          <w:szCs w:val="24"/>
        </w:rPr>
        <w:t>)</w:t>
      </w:r>
    </w:p>
    <w:p w14:paraId="214C7066" w14:textId="77777777" w:rsidR="00E25683" w:rsidRPr="008900F9" w:rsidRDefault="00E25683" w:rsidP="00E25683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>(mezi uzlovými body 1222A a 0244A063)</w:t>
      </w:r>
    </w:p>
    <w:p w14:paraId="0C80B454" w14:textId="77777777" w:rsidR="00E25683" w:rsidRPr="007748C9" w:rsidRDefault="00E25683" w:rsidP="00E25683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>
        <w:rPr>
          <w:sz w:val="24"/>
          <w:szCs w:val="24"/>
        </w:rPr>
        <w:t xml:space="preserve">  délka úseku 2 143</w:t>
      </w:r>
      <w:r w:rsidRPr="007748C9">
        <w:rPr>
          <w:sz w:val="24"/>
          <w:szCs w:val="24"/>
        </w:rPr>
        <w:t xml:space="preserve"> m,  </w:t>
      </w:r>
      <w:proofErr w:type="spellStart"/>
      <w:r w:rsidRPr="007748C9">
        <w:rPr>
          <w:sz w:val="24"/>
          <w:szCs w:val="24"/>
        </w:rPr>
        <w:t>prům</w:t>
      </w:r>
      <w:proofErr w:type="spellEnd"/>
      <w:r w:rsidRPr="007748C9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</w:t>
      </w:r>
      <w:r w:rsidRPr="007748C9">
        <w:rPr>
          <w:sz w:val="24"/>
          <w:szCs w:val="24"/>
        </w:rPr>
        <w:t>,</w:t>
      </w:r>
      <w:r>
        <w:rPr>
          <w:sz w:val="24"/>
          <w:szCs w:val="24"/>
        </w:rPr>
        <w:t>80</w:t>
      </w:r>
      <w:r w:rsidRPr="007748C9">
        <w:rPr>
          <w:sz w:val="24"/>
          <w:szCs w:val="24"/>
        </w:rPr>
        <w:t xml:space="preserve"> m, plocha </w:t>
      </w:r>
      <w:r>
        <w:rPr>
          <w:sz w:val="24"/>
          <w:szCs w:val="24"/>
        </w:rPr>
        <w:t>12 429,4</w:t>
      </w:r>
      <w:r w:rsidRPr="007748C9">
        <w:rPr>
          <w:sz w:val="24"/>
          <w:szCs w:val="24"/>
        </w:rPr>
        <w:t xml:space="preserve"> m2</w:t>
      </w:r>
    </w:p>
    <w:p w14:paraId="77C78A3C" w14:textId="4092A1A1" w:rsidR="005D466A" w:rsidRDefault="005D466A" w:rsidP="00E25683">
      <w:pPr>
        <w:ind w:left="2124" w:hanging="2124"/>
        <w:rPr>
          <w:b/>
          <w:bCs/>
          <w:sz w:val="24"/>
          <w:szCs w:val="24"/>
        </w:rPr>
      </w:pPr>
    </w:p>
    <w:p w14:paraId="20756231" w14:textId="222B8201" w:rsidR="003462DB" w:rsidRDefault="007A110F" w:rsidP="005D466A">
      <w:pPr>
        <w:ind w:left="2124" w:hanging="2124"/>
        <w:rPr>
          <w:sz w:val="24"/>
          <w:szCs w:val="24"/>
        </w:rPr>
      </w:pPr>
      <w:r>
        <w:rPr>
          <w:noProof/>
        </w:rPr>
        <w:drawing>
          <wp:inline distT="0" distB="0" distL="0" distR="0" wp14:anchorId="7A27328E" wp14:editId="4024F845">
            <wp:extent cx="5475600" cy="3690000"/>
            <wp:effectExtent l="0" t="0" r="0" b="5715"/>
            <wp:docPr id="1" name="Obrázek 1" descr="Obsah obrázku text, mapa, snímek obrazovky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, mapa, snímek obrazovky, atlas&#10;&#10;Popis byl vytvořen automaticky"/>
                    <pic:cNvPicPr/>
                  </pic:nvPicPr>
                  <pic:blipFill rotWithShape="1">
                    <a:blip r:embed="rId8"/>
                    <a:srcRect l="7782" t="18380" r="31763" b="9190"/>
                    <a:stretch/>
                  </pic:blipFill>
                  <pic:spPr bwMode="auto">
                    <a:xfrm>
                      <a:off x="0" y="0"/>
                      <a:ext cx="5475600" cy="369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903C6" w14:textId="45FBFE0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3E23CA35" w14:textId="23528F49" w:rsidR="00A576A3" w:rsidRPr="00A576A3" w:rsidRDefault="00A576A3" w:rsidP="007D78E8">
      <w:pPr>
        <w:ind w:left="2124" w:hanging="2124"/>
        <w:rPr>
          <w:bCs/>
          <w:sz w:val="24"/>
          <w:szCs w:val="24"/>
        </w:rPr>
      </w:pPr>
    </w:p>
    <w:p w14:paraId="667FF4BF" w14:textId="7934B182" w:rsidR="00FF3BB0" w:rsidRPr="007748C9" w:rsidRDefault="00FF3BB0" w:rsidP="00E230D3">
      <w:pPr>
        <w:ind w:left="2124" w:hanging="2124"/>
        <w:jc w:val="center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5A65370" w14:textId="77777777" w:rsidR="0043508B" w:rsidRDefault="0043508B" w:rsidP="007748C9">
      <w:pPr>
        <w:jc w:val="both"/>
        <w:rPr>
          <w:b/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637BBC12" w14:textId="77777777" w:rsidR="00D2531A" w:rsidRDefault="00D2531A" w:rsidP="00D2531A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I. třídy, </w:t>
      </w:r>
      <w:r>
        <w:rPr>
          <w:sz w:val="24"/>
          <w:szCs w:val="24"/>
        </w:rPr>
        <w:t xml:space="preserve">mezi silnicí II/273 a obcí Střednice. </w:t>
      </w:r>
      <w:r w:rsidRPr="007748C9">
        <w:rPr>
          <w:sz w:val="24"/>
          <w:szCs w:val="24"/>
        </w:rPr>
        <w:t xml:space="preserve">Tento </w:t>
      </w:r>
      <w:r>
        <w:rPr>
          <w:sz w:val="24"/>
          <w:szCs w:val="24"/>
        </w:rPr>
        <w:t>úsek dlouhý 2 143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vozovky tj. síťový rozpad, ztráta makro a </w:t>
      </w:r>
      <w:proofErr w:type="spellStart"/>
      <w:r w:rsidRPr="007748C9">
        <w:rPr>
          <w:sz w:val="24"/>
          <w:szCs w:val="24"/>
        </w:rPr>
        <w:t>mikrotextury</w:t>
      </w:r>
      <w:proofErr w:type="spellEnd"/>
      <w:r w:rsidRPr="007748C9">
        <w:rPr>
          <w:sz w:val="24"/>
          <w:szCs w:val="24"/>
        </w:rPr>
        <w:t>, výtluky apod. Jedná se o silnici s autobusovou dopravou a velkou intenzitou ostatní dopravy.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73B43CA5" w14:textId="77777777" w:rsidR="00765035" w:rsidRDefault="00765035" w:rsidP="001075A5">
      <w:pPr>
        <w:jc w:val="both"/>
        <w:rPr>
          <w:b/>
          <w:sz w:val="24"/>
          <w:szCs w:val="24"/>
        </w:rPr>
      </w:pPr>
    </w:p>
    <w:p w14:paraId="660E1098" w14:textId="39B8702D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5EFA31E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765035">
        <w:rPr>
          <w:sz w:val="24"/>
          <w:szCs w:val="24"/>
        </w:rPr>
        <w:t>I/</w:t>
      </w:r>
      <w:r w:rsidR="0010091C">
        <w:rPr>
          <w:sz w:val="24"/>
          <w:szCs w:val="24"/>
        </w:rPr>
        <w:t>2734.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22E8AD1F" w14:textId="77777777" w:rsidR="00463E34" w:rsidRDefault="00463E34" w:rsidP="00463E34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povrchu silnice v daném úseku. </w:t>
      </w:r>
      <w:r w:rsidRPr="00B14D7E">
        <w:rPr>
          <w:sz w:val="24"/>
          <w:szCs w:val="24"/>
        </w:rPr>
        <w:t xml:space="preserve">Bude provedena realizace </w:t>
      </w:r>
      <w:r w:rsidRPr="0095739F">
        <w:rPr>
          <w:sz w:val="24"/>
          <w:szCs w:val="24"/>
        </w:rPr>
        <w:t>frézování  zápich</w:t>
      </w:r>
      <w:r>
        <w:rPr>
          <w:sz w:val="24"/>
          <w:szCs w:val="24"/>
        </w:rPr>
        <w:t>ů na začátku a konci úseku</w:t>
      </w:r>
      <w:r w:rsidRPr="0095739F">
        <w:rPr>
          <w:sz w:val="24"/>
          <w:szCs w:val="24"/>
        </w:rPr>
        <w:t xml:space="preserve">, </w:t>
      </w:r>
      <w:r w:rsidRPr="00B14D7E">
        <w:rPr>
          <w:sz w:val="24"/>
          <w:szCs w:val="24"/>
        </w:rPr>
        <w:t>vyrovnávka asfaltovým betonem pro ložní vrstvy ACL 16+, 16S</w:t>
      </w:r>
      <w:r>
        <w:rPr>
          <w:sz w:val="24"/>
          <w:szCs w:val="24"/>
        </w:rPr>
        <w:t xml:space="preserve"> </w:t>
      </w:r>
      <w:r w:rsidRPr="00B14D7E">
        <w:rPr>
          <w:sz w:val="24"/>
          <w:szCs w:val="24"/>
        </w:rPr>
        <w:t xml:space="preserve">a asfaltový beton pro obrusné vrstvy ACO 11+, 11S, </w:t>
      </w:r>
      <w:proofErr w:type="spellStart"/>
      <w:r w:rsidRPr="00B14D7E">
        <w:rPr>
          <w:sz w:val="24"/>
          <w:szCs w:val="24"/>
        </w:rPr>
        <w:t>tl</w:t>
      </w:r>
      <w:proofErr w:type="spellEnd"/>
      <w:r w:rsidRPr="00B14D7E">
        <w:rPr>
          <w:sz w:val="24"/>
          <w:szCs w:val="24"/>
        </w:rPr>
        <w:t>. 50mm</w:t>
      </w:r>
      <w:r>
        <w:rPr>
          <w:sz w:val="24"/>
          <w:szCs w:val="24"/>
        </w:rPr>
        <w:t xml:space="preserve">, včetně spojovacích postřiků, frézování a zalití dilatačních spár, </w:t>
      </w:r>
      <w:r w:rsidRPr="0095739F">
        <w:rPr>
          <w:sz w:val="24"/>
          <w:szCs w:val="24"/>
        </w:rPr>
        <w:t>odstranění navýšených  krajnic</w:t>
      </w:r>
      <w:r w:rsidRPr="00DA073E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Pr="0095739F">
        <w:rPr>
          <w:sz w:val="24"/>
          <w:szCs w:val="24"/>
        </w:rPr>
        <w:t xml:space="preserve"> zřízení nových</w:t>
      </w:r>
      <w:r>
        <w:rPr>
          <w:sz w:val="24"/>
          <w:szCs w:val="24"/>
        </w:rPr>
        <w:t xml:space="preserve"> z R-materiálu</w:t>
      </w:r>
      <w:r w:rsidRPr="0095739F">
        <w:rPr>
          <w:sz w:val="24"/>
          <w:szCs w:val="24"/>
        </w:rPr>
        <w:t xml:space="preserve">, zřízení VDZ </w:t>
      </w:r>
      <w:r>
        <w:rPr>
          <w:sz w:val="24"/>
          <w:szCs w:val="24"/>
        </w:rPr>
        <w:t xml:space="preserve">barva </w:t>
      </w:r>
      <w:r w:rsidRPr="0095739F">
        <w:rPr>
          <w:sz w:val="24"/>
          <w:szCs w:val="24"/>
        </w:rPr>
        <w:t>(vodící proužky</w:t>
      </w:r>
      <w:r>
        <w:rPr>
          <w:sz w:val="24"/>
          <w:szCs w:val="24"/>
        </w:rPr>
        <w:t xml:space="preserve"> 12,5cm</w:t>
      </w:r>
      <w:r w:rsidRPr="0095739F">
        <w:rPr>
          <w:sz w:val="24"/>
          <w:szCs w:val="24"/>
        </w:rPr>
        <w:t>)</w:t>
      </w:r>
      <w:r>
        <w:rPr>
          <w:sz w:val="24"/>
          <w:szCs w:val="24"/>
        </w:rPr>
        <w:t>.</w:t>
      </w:r>
      <w:r w:rsidRPr="0095739F">
        <w:rPr>
          <w:sz w:val="24"/>
          <w:szCs w:val="24"/>
        </w:rPr>
        <w:t xml:space="preserve"> </w:t>
      </w:r>
      <w:r>
        <w:rPr>
          <w:sz w:val="24"/>
          <w:szCs w:val="24"/>
        </w:rPr>
        <w:t>Předpokládá se úplná uzavírka.</w:t>
      </w:r>
    </w:p>
    <w:p w14:paraId="222C6BC6" w14:textId="58FA7D03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7BDE30A8" w14:textId="7EA6D782" w:rsidR="009652BF" w:rsidRP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4126ABF9" w14:textId="77777777" w:rsidR="007C7B82" w:rsidRDefault="007C7B82" w:rsidP="007C7B8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5043F2F6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–  předpoklad </w:t>
      </w:r>
      <w:r w:rsidR="00790726">
        <w:rPr>
          <w:sz w:val="24"/>
          <w:szCs w:val="24"/>
        </w:rPr>
        <w:t>8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F35C4C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64C1E463" w14:textId="77777777" w:rsidR="001D3C1D" w:rsidRDefault="001D3C1D" w:rsidP="007748C9">
      <w:pPr>
        <w:rPr>
          <w:b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A28383F" w14:textId="77777777" w:rsidR="001D3C1D" w:rsidRDefault="001D3C1D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AD500B" w:rsidRPr="00C73E72">
        <w:rPr>
          <w:sz w:val="24"/>
          <w:szCs w:val="24"/>
        </w:rPr>
        <w:t>Škody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7BE69308" w14:textId="77777777" w:rsidR="001D3C1D" w:rsidRDefault="001D3C1D" w:rsidP="00710487">
      <w:pPr>
        <w:jc w:val="both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22FB9AFA" w14:textId="64AA757A" w:rsidR="006D3FD4" w:rsidRPr="006D3FD4" w:rsidRDefault="009D115E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5BCF75A4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1226F987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6163FC9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B898727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5F59DE7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4AFBF95C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135CEE23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0025C3F4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48B493AC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49F2ED02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17E4A1B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B9BFBD5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45BD8F4C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72CCAD27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0B4B7F79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66659B92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2E9A9785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3561A8E3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4741789E" w14:textId="77777777" w:rsidR="008D6881" w:rsidRDefault="008D6881" w:rsidP="00A500AD">
      <w:pPr>
        <w:pStyle w:val="Zkladntext"/>
        <w:rPr>
          <w:b/>
          <w:sz w:val="24"/>
          <w:szCs w:val="24"/>
        </w:rPr>
      </w:pPr>
    </w:p>
    <w:p w14:paraId="197669C2" w14:textId="2FB18EF6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</w:p>
    <w:p w14:paraId="2C7A6569" w14:textId="29D8F7B4" w:rsidR="00547EA5" w:rsidRDefault="00604CA4" w:rsidP="007748C9">
      <w:pPr>
        <w:jc w:val="both"/>
        <w:rPr>
          <w:b/>
          <w:sz w:val="24"/>
          <w:szCs w:val="24"/>
        </w:rPr>
      </w:pPr>
      <w:r w:rsidRPr="00982CFC">
        <w:rPr>
          <w:b/>
          <w:noProof/>
          <w:sz w:val="24"/>
          <w:szCs w:val="24"/>
        </w:rPr>
        <w:drawing>
          <wp:inline distT="0" distB="0" distL="0" distR="0" wp14:anchorId="03A36ACB" wp14:editId="17EF2520">
            <wp:extent cx="6120765" cy="4002931"/>
            <wp:effectExtent l="0" t="0" r="0" b="0"/>
            <wp:docPr id="4" name="Obrázek 4" descr="C:\Users\milan.simunek\OneDrive - KSUS\Plocha\20240223_083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lan.simunek\OneDrive - KSUS\Plocha\20240223_0839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" t="6214" r="-7124" b="13914"/>
                    <a:stretch/>
                  </pic:blipFill>
                  <pic:spPr bwMode="auto">
                    <a:xfrm>
                      <a:off x="0" y="0"/>
                      <a:ext cx="6120765" cy="4002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CAB3DB" w14:textId="469B2CA8" w:rsidR="00984F50" w:rsidRDefault="00984F50" w:rsidP="004056AE">
      <w:pPr>
        <w:rPr>
          <w:b/>
          <w:sz w:val="24"/>
          <w:szCs w:val="24"/>
        </w:rPr>
      </w:pPr>
    </w:p>
    <w:p w14:paraId="7B373335" w14:textId="68227975" w:rsidR="00547EA5" w:rsidRDefault="008D6881" w:rsidP="007748C9">
      <w:pPr>
        <w:jc w:val="both"/>
        <w:rPr>
          <w:b/>
          <w:sz w:val="24"/>
          <w:szCs w:val="24"/>
        </w:rPr>
      </w:pPr>
      <w:r w:rsidRPr="003971FF">
        <w:rPr>
          <w:b/>
          <w:noProof/>
          <w:sz w:val="24"/>
          <w:szCs w:val="24"/>
        </w:rPr>
        <w:drawing>
          <wp:inline distT="0" distB="0" distL="0" distR="0" wp14:anchorId="0D9A7B9D" wp14:editId="603CA70E">
            <wp:extent cx="5691600" cy="4269600"/>
            <wp:effectExtent l="0" t="0" r="4445" b="0"/>
            <wp:docPr id="5" name="Obrázek 5" descr="C:\Users\milan.simunek\OneDrive - KSUS\Plocha\20240223_083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lan.simunek\OneDrive - KSUS\Plocha\20240223_0839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600" cy="426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6E455" w14:textId="1BCA2813" w:rsidR="00622D0C" w:rsidRDefault="00622D0C" w:rsidP="00474A1C">
      <w:pPr>
        <w:jc w:val="center"/>
        <w:rPr>
          <w:b/>
          <w:sz w:val="24"/>
          <w:szCs w:val="24"/>
        </w:rPr>
      </w:pPr>
    </w:p>
    <w:p w14:paraId="2F4530F9" w14:textId="3C02EA1A" w:rsidR="001B17AD" w:rsidRDefault="001B17AD" w:rsidP="007748C9">
      <w:pPr>
        <w:jc w:val="both"/>
        <w:rPr>
          <w:b/>
          <w:sz w:val="24"/>
          <w:szCs w:val="24"/>
        </w:rPr>
      </w:pPr>
    </w:p>
    <w:p w14:paraId="6D4DC9F0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46D07511" w14:textId="77777777" w:rsidR="007567ED" w:rsidRDefault="007567ED" w:rsidP="007748C9">
      <w:pPr>
        <w:jc w:val="both"/>
        <w:rPr>
          <w:b/>
          <w:sz w:val="24"/>
          <w:szCs w:val="24"/>
        </w:rPr>
      </w:pP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226320D" w14:textId="77777777" w:rsidR="00801D59" w:rsidRPr="001D3C1D" w:rsidRDefault="00801D59" w:rsidP="00801D59">
      <w:pPr>
        <w:jc w:val="both"/>
        <w:rPr>
          <w:sz w:val="24"/>
          <w:szCs w:val="24"/>
        </w:rPr>
      </w:pPr>
      <w:r>
        <w:rPr>
          <w:sz w:val="24"/>
          <w:szCs w:val="24"/>
        </w:rPr>
        <w:t>Milan Šimůnek</w:t>
      </w:r>
      <w:r w:rsidRPr="001D3C1D">
        <w:rPr>
          <w:sz w:val="24"/>
          <w:szCs w:val="24"/>
        </w:rPr>
        <w:t>, prov</w:t>
      </w:r>
      <w:r>
        <w:rPr>
          <w:sz w:val="24"/>
          <w:szCs w:val="24"/>
        </w:rPr>
        <w:t>ozní cestmistr, tel: 720 939 724</w:t>
      </w:r>
      <w:r w:rsidRPr="001D3C1D">
        <w:rPr>
          <w:sz w:val="24"/>
          <w:szCs w:val="24"/>
        </w:rPr>
        <w:t xml:space="preserve">, email: </w:t>
      </w:r>
      <w:hyperlink r:id="rId11" w:history="1">
        <w:r w:rsidRPr="0070368A">
          <w:rPr>
            <w:rStyle w:val="Hypertextovodkaz"/>
            <w:sz w:val="24"/>
            <w:szCs w:val="24"/>
          </w:rPr>
          <w:t>milan.simunek@ksus.cz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0E75AD31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045253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FDF9CE" w14:textId="77777777" w:rsidR="00045253" w:rsidRDefault="00045253">
      <w:r>
        <w:separator/>
      </w:r>
    </w:p>
  </w:endnote>
  <w:endnote w:type="continuationSeparator" w:id="0">
    <w:p w14:paraId="797958CF" w14:textId="77777777" w:rsidR="00045253" w:rsidRDefault="00045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66BC2" w14:textId="77777777" w:rsidR="00045253" w:rsidRDefault="00045253">
      <w:r>
        <w:separator/>
      </w:r>
    </w:p>
  </w:footnote>
  <w:footnote w:type="continuationSeparator" w:id="0">
    <w:p w14:paraId="642B76FF" w14:textId="77777777" w:rsidR="00045253" w:rsidRDefault="000452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5pt">
          <v:imagedata r:id="rId1" o:title=""/>
        </v:shape>
        <o:OLEObject Type="Embed" ProgID="MSPhotoEd.3" ShapeID="_x0000_i1025" DrawAspect="Content" ObjectID="_177063185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mirrorMargin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6137F"/>
    <w:rsid w:val="000648D5"/>
    <w:rsid w:val="00070F17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7B02"/>
    <w:rsid w:val="000F3341"/>
    <w:rsid w:val="000F3502"/>
    <w:rsid w:val="000F4128"/>
    <w:rsid w:val="000F5BA7"/>
    <w:rsid w:val="0010006D"/>
    <w:rsid w:val="00100375"/>
    <w:rsid w:val="0010091C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463FF"/>
    <w:rsid w:val="00154440"/>
    <w:rsid w:val="00154820"/>
    <w:rsid w:val="00154B47"/>
    <w:rsid w:val="00193784"/>
    <w:rsid w:val="001B17AD"/>
    <w:rsid w:val="001B1ED8"/>
    <w:rsid w:val="001B5039"/>
    <w:rsid w:val="001C0200"/>
    <w:rsid w:val="001C4A88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212DCB"/>
    <w:rsid w:val="0021625D"/>
    <w:rsid w:val="00221E9C"/>
    <w:rsid w:val="00230FB5"/>
    <w:rsid w:val="00240524"/>
    <w:rsid w:val="00241168"/>
    <w:rsid w:val="00244454"/>
    <w:rsid w:val="00245064"/>
    <w:rsid w:val="00257003"/>
    <w:rsid w:val="00260177"/>
    <w:rsid w:val="002628CA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F237C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6F99"/>
    <w:rsid w:val="00387BCB"/>
    <w:rsid w:val="00394CDC"/>
    <w:rsid w:val="003A50BB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30DE7"/>
    <w:rsid w:val="0043508B"/>
    <w:rsid w:val="00435477"/>
    <w:rsid w:val="004429D0"/>
    <w:rsid w:val="00446BD7"/>
    <w:rsid w:val="004516E7"/>
    <w:rsid w:val="00453044"/>
    <w:rsid w:val="00456892"/>
    <w:rsid w:val="004628B8"/>
    <w:rsid w:val="00463CD7"/>
    <w:rsid w:val="00463E34"/>
    <w:rsid w:val="00464B57"/>
    <w:rsid w:val="00466026"/>
    <w:rsid w:val="004734B7"/>
    <w:rsid w:val="00474A1C"/>
    <w:rsid w:val="0047704F"/>
    <w:rsid w:val="004858C1"/>
    <w:rsid w:val="00495E8F"/>
    <w:rsid w:val="00497A88"/>
    <w:rsid w:val="004A7ED8"/>
    <w:rsid w:val="004B4753"/>
    <w:rsid w:val="004C1D60"/>
    <w:rsid w:val="004D01CC"/>
    <w:rsid w:val="00500200"/>
    <w:rsid w:val="00500332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71010"/>
    <w:rsid w:val="005825C9"/>
    <w:rsid w:val="00594D9C"/>
    <w:rsid w:val="00597395"/>
    <w:rsid w:val="005A40D8"/>
    <w:rsid w:val="005A459E"/>
    <w:rsid w:val="005A5410"/>
    <w:rsid w:val="005C535E"/>
    <w:rsid w:val="005D466A"/>
    <w:rsid w:val="005D473D"/>
    <w:rsid w:val="005E5B94"/>
    <w:rsid w:val="005F061A"/>
    <w:rsid w:val="00604ABC"/>
    <w:rsid w:val="00604CA4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648F"/>
    <w:rsid w:val="0068034A"/>
    <w:rsid w:val="006961DE"/>
    <w:rsid w:val="006A3C4A"/>
    <w:rsid w:val="006B06C6"/>
    <w:rsid w:val="006B49BC"/>
    <w:rsid w:val="006C14F4"/>
    <w:rsid w:val="006C33FA"/>
    <w:rsid w:val="006C6EC2"/>
    <w:rsid w:val="006D3FD4"/>
    <w:rsid w:val="006E74E7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5035"/>
    <w:rsid w:val="007669D3"/>
    <w:rsid w:val="007675D8"/>
    <w:rsid w:val="00770E90"/>
    <w:rsid w:val="007748C9"/>
    <w:rsid w:val="007755CC"/>
    <w:rsid w:val="00786FAB"/>
    <w:rsid w:val="00790726"/>
    <w:rsid w:val="0079673D"/>
    <w:rsid w:val="007A110F"/>
    <w:rsid w:val="007A1E01"/>
    <w:rsid w:val="007B05DC"/>
    <w:rsid w:val="007C0E1D"/>
    <w:rsid w:val="007C1C14"/>
    <w:rsid w:val="007C25AA"/>
    <w:rsid w:val="007C33B8"/>
    <w:rsid w:val="007C5664"/>
    <w:rsid w:val="007C585C"/>
    <w:rsid w:val="007C7B82"/>
    <w:rsid w:val="007C7FFC"/>
    <w:rsid w:val="007D1E52"/>
    <w:rsid w:val="007D78E8"/>
    <w:rsid w:val="007F2E3E"/>
    <w:rsid w:val="00801D59"/>
    <w:rsid w:val="00801FBD"/>
    <w:rsid w:val="00817ECC"/>
    <w:rsid w:val="00821A4D"/>
    <w:rsid w:val="0082322F"/>
    <w:rsid w:val="00826EFF"/>
    <w:rsid w:val="00830510"/>
    <w:rsid w:val="00842112"/>
    <w:rsid w:val="00844AE5"/>
    <w:rsid w:val="00846A0C"/>
    <w:rsid w:val="008766AF"/>
    <w:rsid w:val="00882CD6"/>
    <w:rsid w:val="00883EA3"/>
    <w:rsid w:val="0088665C"/>
    <w:rsid w:val="008900F9"/>
    <w:rsid w:val="008A28F1"/>
    <w:rsid w:val="008A61F4"/>
    <w:rsid w:val="008B0BF1"/>
    <w:rsid w:val="008B501C"/>
    <w:rsid w:val="008C04E6"/>
    <w:rsid w:val="008C66CA"/>
    <w:rsid w:val="008D24F7"/>
    <w:rsid w:val="008D621C"/>
    <w:rsid w:val="008D6881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457AD"/>
    <w:rsid w:val="009461DB"/>
    <w:rsid w:val="0094649F"/>
    <w:rsid w:val="009521F0"/>
    <w:rsid w:val="00956597"/>
    <w:rsid w:val="0095739F"/>
    <w:rsid w:val="00961A7B"/>
    <w:rsid w:val="009652BF"/>
    <w:rsid w:val="00970F4A"/>
    <w:rsid w:val="009760BF"/>
    <w:rsid w:val="00984F50"/>
    <w:rsid w:val="00992A5F"/>
    <w:rsid w:val="00994D34"/>
    <w:rsid w:val="009A2EC6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7999"/>
    <w:rsid w:val="00A500AD"/>
    <w:rsid w:val="00A54A97"/>
    <w:rsid w:val="00A576A3"/>
    <w:rsid w:val="00A648D0"/>
    <w:rsid w:val="00A667E6"/>
    <w:rsid w:val="00A72A30"/>
    <w:rsid w:val="00A90A81"/>
    <w:rsid w:val="00A95E47"/>
    <w:rsid w:val="00AA2575"/>
    <w:rsid w:val="00AA3036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F13CF"/>
    <w:rsid w:val="00AF1F9A"/>
    <w:rsid w:val="00AF775D"/>
    <w:rsid w:val="00B01B96"/>
    <w:rsid w:val="00B0254F"/>
    <w:rsid w:val="00B04E46"/>
    <w:rsid w:val="00B14D7E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75C45"/>
    <w:rsid w:val="00B82328"/>
    <w:rsid w:val="00B84857"/>
    <w:rsid w:val="00B86E0B"/>
    <w:rsid w:val="00B927C8"/>
    <w:rsid w:val="00B93B81"/>
    <w:rsid w:val="00B955B1"/>
    <w:rsid w:val="00BA0DCA"/>
    <w:rsid w:val="00BA16D4"/>
    <w:rsid w:val="00BA303A"/>
    <w:rsid w:val="00BA7446"/>
    <w:rsid w:val="00BB3980"/>
    <w:rsid w:val="00BC508E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7F50"/>
    <w:rsid w:val="00C5046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7F27"/>
    <w:rsid w:val="00D2377D"/>
    <w:rsid w:val="00D239B6"/>
    <w:rsid w:val="00D2531A"/>
    <w:rsid w:val="00D325CA"/>
    <w:rsid w:val="00D32F2A"/>
    <w:rsid w:val="00D33B3B"/>
    <w:rsid w:val="00D4331E"/>
    <w:rsid w:val="00D4435D"/>
    <w:rsid w:val="00D46472"/>
    <w:rsid w:val="00D50FAC"/>
    <w:rsid w:val="00D55B1A"/>
    <w:rsid w:val="00D56762"/>
    <w:rsid w:val="00D61FF8"/>
    <w:rsid w:val="00D64053"/>
    <w:rsid w:val="00D809E7"/>
    <w:rsid w:val="00D861D1"/>
    <w:rsid w:val="00D86B9F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25683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B4CDC"/>
    <w:rsid w:val="00FC1DC2"/>
    <w:rsid w:val="00FC2716"/>
    <w:rsid w:val="00FC51B0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246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simune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406</TotalTime>
  <Pages>4</Pages>
  <Words>373</Words>
  <Characters>2549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2917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303</cp:revision>
  <cp:lastPrinted>2011-01-07T09:39:00Z</cp:lastPrinted>
  <dcterms:created xsi:type="dcterms:W3CDTF">2022-01-31T09:36:00Z</dcterms:created>
  <dcterms:modified xsi:type="dcterms:W3CDTF">2024-02-28T12:24:00Z</dcterms:modified>
</cp:coreProperties>
</file>